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9BE" w:rsidRPr="00A14283" w:rsidRDefault="003369BE" w:rsidP="0092051B">
      <w:pPr>
        <w:pStyle w:val="BodyText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</w:p>
    <w:p w:rsidR="003369BE" w:rsidRPr="00A14283" w:rsidRDefault="003369BE" w:rsidP="0092051B">
      <w:pPr>
        <w:pStyle w:val="BodyText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3369BE" w:rsidRPr="00A14283" w:rsidRDefault="003369BE" w:rsidP="0092051B">
      <w:pPr>
        <w:pStyle w:val="BodyText"/>
        <w:widowControl w:val="0"/>
        <w:jc w:val="center"/>
        <w:rPr>
          <w:szCs w:val="28"/>
        </w:rPr>
      </w:pPr>
      <w:r>
        <w:rPr>
          <w:szCs w:val="28"/>
        </w:rPr>
        <w:t>четвертого</w:t>
      </w:r>
      <w:r w:rsidRPr="00A14283">
        <w:rPr>
          <w:szCs w:val="28"/>
        </w:rPr>
        <w:t xml:space="preserve"> созыва</w:t>
      </w:r>
    </w:p>
    <w:p w:rsidR="003369BE" w:rsidRPr="00A14283" w:rsidRDefault="003369BE" w:rsidP="0092051B">
      <w:pPr>
        <w:pStyle w:val="BodyText"/>
        <w:widowControl w:val="0"/>
        <w:jc w:val="center"/>
        <w:rPr>
          <w:b/>
          <w:szCs w:val="28"/>
        </w:rPr>
      </w:pPr>
    </w:p>
    <w:p w:rsidR="003369BE" w:rsidRPr="00A14283" w:rsidRDefault="003369BE" w:rsidP="0092051B">
      <w:pPr>
        <w:pStyle w:val="BodyText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3369BE" w:rsidRPr="00A14283" w:rsidRDefault="003369BE" w:rsidP="0092051B">
      <w:pPr>
        <w:pStyle w:val="BodyText"/>
        <w:widowControl w:val="0"/>
        <w:jc w:val="center"/>
        <w:rPr>
          <w:szCs w:val="28"/>
        </w:rPr>
      </w:pPr>
      <w:r>
        <w:rPr>
          <w:szCs w:val="28"/>
        </w:rPr>
        <w:t>Девятой</w:t>
      </w:r>
      <w:r w:rsidRPr="00A14283">
        <w:rPr>
          <w:szCs w:val="28"/>
        </w:rPr>
        <w:t xml:space="preserve"> сесси</w:t>
      </w:r>
      <w:r>
        <w:rPr>
          <w:szCs w:val="28"/>
        </w:rPr>
        <w:t>я</w:t>
      </w:r>
    </w:p>
    <w:p w:rsidR="003369BE" w:rsidRPr="00A14283" w:rsidRDefault="003369BE" w:rsidP="0092051B">
      <w:pPr>
        <w:pStyle w:val="BodyText"/>
        <w:widowControl w:val="0"/>
        <w:jc w:val="center"/>
        <w:rPr>
          <w:szCs w:val="28"/>
        </w:rPr>
      </w:pPr>
    </w:p>
    <w:p w:rsidR="003369BE" w:rsidRPr="00A14283" w:rsidRDefault="003369BE" w:rsidP="0092051B">
      <w:pPr>
        <w:pStyle w:val="BodyText"/>
        <w:widowControl w:val="0"/>
        <w:jc w:val="center"/>
        <w:rPr>
          <w:szCs w:val="28"/>
        </w:rPr>
      </w:pPr>
      <w:r w:rsidRPr="00A14283">
        <w:rPr>
          <w:szCs w:val="28"/>
        </w:rPr>
        <w:t xml:space="preserve">от   </w:t>
      </w:r>
      <w:r>
        <w:rPr>
          <w:szCs w:val="28"/>
        </w:rPr>
        <w:t xml:space="preserve">18    </w:t>
      </w:r>
      <w:r w:rsidRPr="00A14283">
        <w:rPr>
          <w:szCs w:val="28"/>
        </w:rPr>
        <w:t>декабря 20</w:t>
      </w:r>
      <w:r>
        <w:rPr>
          <w:szCs w:val="28"/>
        </w:rPr>
        <w:t>20</w:t>
      </w:r>
      <w:r w:rsidRPr="00A14283">
        <w:rPr>
          <w:szCs w:val="28"/>
        </w:rPr>
        <w:t xml:space="preserve"> года </w:t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  <w:t xml:space="preserve">№ </w:t>
      </w:r>
      <w:r>
        <w:rPr>
          <w:szCs w:val="28"/>
        </w:rPr>
        <w:t>35</w:t>
      </w:r>
    </w:p>
    <w:p w:rsidR="003369BE" w:rsidRPr="00A14283" w:rsidRDefault="003369BE" w:rsidP="0092051B">
      <w:pPr>
        <w:pStyle w:val="BodyText"/>
        <w:widowControl w:val="0"/>
        <w:jc w:val="center"/>
        <w:rPr>
          <w:szCs w:val="28"/>
        </w:rPr>
      </w:pPr>
      <w:r w:rsidRPr="00A14283">
        <w:rPr>
          <w:szCs w:val="28"/>
        </w:rPr>
        <w:t>с. Здвинск</w:t>
      </w:r>
    </w:p>
    <w:p w:rsidR="003369BE" w:rsidRPr="00A14283" w:rsidRDefault="003369BE" w:rsidP="0092051B">
      <w:pPr>
        <w:pStyle w:val="BodyText"/>
        <w:widowControl w:val="0"/>
        <w:jc w:val="center"/>
        <w:rPr>
          <w:szCs w:val="28"/>
        </w:rPr>
      </w:pPr>
    </w:p>
    <w:p w:rsidR="003369BE" w:rsidRPr="00A14283" w:rsidRDefault="003369BE" w:rsidP="0092051B">
      <w:pPr>
        <w:pStyle w:val="BodyText"/>
        <w:widowControl w:val="0"/>
        <w:jc w:val="center"/>
        <w:rPr>
          <w:szCs w:val="28"/>
        </w:rPr>
      </w:pPr>
    </w:p>
    <w:p w:rsidR="003369BE" w:rsidRDefault="003369BE" w:rsidP="00AB2E11">
      <w:pPr>
        <w:pStyle w:val="BodyText"/>
        <w:widowControl w:val="0"/>
        <w:jc w:val="left"/>
      </w:pPr>
      <w:r w:rsidRPr="00A14283">
        <w:t xml:space="preserve">О бюджете  </w:t>
      </w:r>
      <w:r>
        <w:t>Здвинского сельсовета</w:t>
      </w:r>
    </w:p>
    <w:p w:rsidR="003369BE" w:rsidRPr="00A14283" w:rsidRDefault="003369BE" w:rsidP="00AB2E11">
      <w:pPr>
        <w:pStyle w:val="BodyText"/>
        <w:widowControl w:val="0"/>
        <w:jc w:val="left"/>
      </w:pPr>
      <w:r w:rsidRPr="00A14283">
        <w:t>Здвинского района Новосибирской области</w:t>
      </w:r>
    </w:p>
    <w:p w:rsidR="003369BE" w:rsidRPr="00A14283" w:rsidRDefault="003369BE" w:rsidP="00AB2E11">
      <w:pPr>
        <w:pStyle w:val="BodyText"/>
        <w:widowControl w:val="0"/>
        <w:jc w:val="left"/>
      </w:pPr>
      <w:r>
        <w:t>на 2021 год и плановый период  2022 и 2023 годов</w:t>
      </w:r>
    </w:p>
    <w:p w:rsidR="003369BE" w:rsidRPr="00A14283" w:rsidRDefault="003369BE" w:rsidP="00F207C0">
      <w:pPr>
        <w:pStyle w:val="BodyText"/>
        <w:widowControl w:val="0"/>
      </w:pPr>
    </w:p>
    <w:p w:rsidR="003369BE" w:rsidRPr="00A14283" w:rsidRDefault="003369BE" w:rsidP="00C95FD4">
      <w:pPr>
        <w:pStyle w:val="BodyText"/>
        <w:widowControl w:val="0"/>
        <w:rPr>
          <w:bCs/>
        </w:rPr>
      </w:pPr>
    </w:p>
    <w:p w:rsidR="003369BE" w:rsidRPr="002E57D2" w:rsidRDefault="003369BE" w:rsidP="00D2293D">
      <w:pPr>
        <w:pStyle w:val="BodyText"/>
        <w:widowControl w:val="0"/>
        <w:ind w:left="1134" w:hanging="1134"/>
        <w:rPr>
          <w:b/>
          <w:bCs/>
        </w:rPr>
      </w:pPr>
      <w:r w:rsidRPr="002E57D2">
        <w:rPr>
          <w:b/>
          <w:bCs/>
        </w:rPr>
        <w:t>Статья 1. Основн</w:t>
      </w:r>
      <w:r>
        <w:rPr>
          <w:b/>
          <w:bCs/>
        </w:rPr>
        <w:t xml:space="preserve">ые характеристики бюджета Здвинского сельсовета Здвинского района Новосибирской области  </w:t>
      </w:r>
      <w:r w:rsidRPr="002E57D2">
        <w:rPr>
          <w:b/>
          <w:bCs/>
        </w:rPr>
        <w:t xml:space="preserve"> на 202</w:t>
      </w:r>
      <w:r>
        <w:rPr>
          <w:b/>
          <w:bCs/>
        </w:rPr>
        <w:t>1</w:t>
      </w:r>
      <w:r w:rsidRPr="002E57D2">
        <w:rPr>
          <w:b/>
          <w:bCs/>
        </w:rPr>
        <w:t xml:space="preserve"> год и на пл</w:t>
      </w:r>
      <w:r w:rsidRPr="002E57D2">
        <w:rPr>
          <w:b/>
          <w:bCs/>
        </w:rPr>
        <w:t>а</w:t>
      </w:r>
      <w:r w:rsidRPr="002E57D2">
        <w:rPr>
          <w:b/>
          <w:bCs/>
        </w:rPr>
        <w:t>новый период 202</w:t>
      </w:r>
      <w:r>
        <w:rPr>
          <w:b/>
          <w:bCs/>
        </w:rPr>
        <w:t>2</w:t>
      </w:r>
      <w:r w:rsidRPr="002E57D2">
        <w:rPr>
          <w:b/>
          <w:bCs/>
        </w:rPr>
        <w:t xml:space="preserve"> и 202</w:t>
      </w:r>
      <w:r>
        <w:rPr>
          <w:b/>
          <w:bCs/>
        </w:rPr>
        <w:t>3</w:t>
      </w:r>
      <w:r w:rsidRPr="002E57D2">
        <w:rPr>
          <w:b/>
          <w:bCs/>
        </w:rPr>
        <w:t xml:space="preserve"> годов</w:t>
      </w:r>
    </w:p>
    <w:p w:rsidR="003369BE" w:rsidRPr="002E57D2" w:rsidRDefault="003369BE" w:rsidP="00C95FD4">
      <w:pPr>
        <w:pStyle w:val="BodyText"/>
        <w:widowControl w:val="0"/>
        <w:rPr>
          <w:bCs/>
        </w:rPr>
      </w:pPr>
    </w:p>
    <w:p w:rsidR="003369BE" w:rsidRPr="002E57D2" w:rsidRDefault="003369BE" w:rsidP="002562DE">
      <w:pPr>
        <w:pStyle w:val="BodyText"/>
        <w:widowControl w:val="0"/>
        <w:ind w:firstLine="709"/>
      </w:pPr>
      <w:r w:rsidRPr="002E57D2">
        <w:t>1. Утвердить основные характеристики  бюджета</w:t>
      </w:r>
      <w:r>
        <w:t xml:space="preserve"> Здвинского сельсовета  </w:t>
      </w:r>
      <w:r w:rsidRPr="002E57D2">
        <w:t>Здвинского района Новосибирской области на 202</w:t>
      </w:r>
      <w:r>
        <w:t>1</w:t>
      </w:r>
      <w:r w:rsidRPr="002E57D2">
        <w:t xml:space="preserve"> год:</w:t>
      </w:r>
    </w:p>
    <w:p w:rsidR="003369BE" w:rsidRPr="00CC11C5" w:rsidRDefault="003369BE" w:rsidP="002562DE">
      <w:pPr>
        <w:pStyle w:val="BodyText"/>
        <w:ind w:firstLine="709"/>
      </w:pPr>
      <w:r w:rsidRPr="00CC11C5">
        <w:t xml:space="preserve">1) прогнозируемый общий объем </w:t>
      </w:r>
      <w:r w:rsidRPr="00CC11C5">
        <w:rPr>
          <w:b/>
        </w:rPr>
        <w:t>доходов</w:t>
      </w:r>
      <w:r>
        <w:rPr>
          <w:b/>
        </w:rPr>
        <w:t xml:space="preserve"> </w:t>
      </w:r>
      <w:r w:rsidRPr="00CC11C5">
        <w:t>бюджета</w:t>
      </w:r>
      <w:r>
        <w:t xml:space="preserve"> Здвинского сельсовета   </w:t>
      </w:r>
      <w:r w:rsidRPr="00CC11C5">
        <w:t>в сумме</w:t>
      </w:r>
      <w:r>
        <w:rPr>
          <w:b/>
        </w:rPr>
        <w:t xml:space="preserve"> 60899,9 </w:t>
      </w:r>
      <w:r w:rsidRPr="00CC11C5">
        <w:t xml:space="preserve">тыс. рублей, в том числе объем  безвозмездных поступлений в сумме </w:t>
      </w:r>
      <w:r>
        <w:t xml:space="preserve">48142,9 </w:t>
      </w:r>
      <w:r w:rsidRPr="00CC11C5">
        <w:t>тыс. рублей, из них объем межбюджетных трансфертов, получа</w:t>
      </w:r>
      <w:r w:rsidRPr="00CC11C5">
        <w:t>е</w:t>
      </w:r>
      <w:r w:rsidRPr="00CC11C5">
        <w:t xml:space="preserve">мых из других бюджетов бюджетной системы Российской Федерации в сумме </w:t>
      </w:r>
      <w:r>
        <w:t xml:space="preserve">42142,9 </w:t>
      </w:r>
      <w:r w:rsidRPr="00CC11C5">
        <w:t>тыс. рублей, в том числе объем субсидий, субвенций и иных межбю</w:t>
      </w:r>
      <w:r w:rsidRPr="00CC11C5">
        <w:t>д</w:t>
      </w:r>
      <w:r w:rsidRPr="00CC11C5">
        <w:t xml:space="preserve">жетных трансфертов, имеющих целевое назначение, в сумме </w:t>
      </w:r>
      <w:r>
        <w:t xml:space="preserve">40133,2 </w:t>
      </w:r>
      <w:r w:rsidRPr="00CC11C5">
        <w:t>тыс. ру</w:t>
      </w:r>
      <w:r w:rsidRPr="00CC11C5">
        <w:t>б</w:t>
      </w:r>
      <w:r w:rsidRPr="00CC11C5">
        <w:t>лей;</w:t>
      </w:r>
    </w:p>
    <w:p w:rsidR="003369BE" w:rsidRPr="00CC11C5" w:rsidRDefault="003369BE" w:rsidP="002562DE">
      <w:pPr>
        <w:pStyle w:val="BodyText"/>
        <w:ind w:firstLine="709"/>
      </w:pPr>
      <w:r w:rsidRPr="00CC11C5">
        <w:t xml:space="preserve">2) общий объем </w:t>
      </w:r>
      <w:r w:rsidRPr="00CC11C5">
        <w:rPr>
          <w:b/>
        </w:rPr>
        <w:t>расходов</w:t>
      </w:r>
      <w:r w:rsidRPr="00CC11C5">
        <w:t xml:space="preserve">  бюджета</w:t>
      </w:r>
      <w:r>
        <w:t xml:space="preserve"> Здвинского сельсовета  </w:t>
      </w:r>
      <w:r w:rsidRPr="00CC11C5">
        <w:t xml:space="preserve">в сумме </w:t>
      </w:r>
      <w:r>
        <w:rPr>
          <w:b/>
        </w:rPr>
        <w:t xml:space="preserve">60899,9 </w:t>
      </w:r>
      <w:r w:rsidRPr="00CC11C5">
        <w:t>тыс. рублей;</w:t>
      </w:r>
    </w:p>
    <w:p w:rsidR="003369BE" w:rsidRPr="002E57D2" w:rsidRDefault="003369BE" w:rsidP="002562DE">
      <w:pPr>
        <w:pStyle w:val="BodyText"/>
        <w:ind w:firstLine="709"/>
      </w:pPr>
      <w:r w:rsidRPr="00CC11C5">
        <w:t>3) дефицит(профицит) бюджета района</w:t>
      </w:r>
      <w:r>
        <w:t xml:space="preserve"> </w:t>
      </w:r>
      <w:r w:rsidRPr="00CC11C5">
        <w:rPr>
          <w:b/>
        </w:rPr>
        <w:t>0,0</w:t>
      </w:r>
      <w:r w:rsidRPr="00CC11C5">
        <w:t xml:space="preserve"> тыс. рублей.</w:t>
      </w:r>
    </w:p>
    <w:p w:rsidR="003369BE" w:rsidRPr="002E57D2" w:rsidRDefault="003369BE" w:rsidP="00B73A96">
      <w:pPr>
        <w:pStyle w:val="BodyText"/>
        <w:widowControl w:val="0"/>
        <w:ind w:firstLine="709"/>
      </w:pPr>
      <w:r w:rsidRPr="002E57D2">
        <w:t>2. Утвердить основны</w:t>
      </w:r>
      <w:r>
        <w:t xml:space="preserve">е характеристики  бюджета Здвинского сельсовета </w:t>
      </w:r>
      <w:r w:rsidRPr="002E57D2">
        <w:t>на 202</w:t>
      </w:r>
      <w:r>
        <w:t>2и</w:t>
      </w:r>
      <w:r w:rsidRPr="002E57D2">
        <w:t xml:space="preserve"> 202</w:t>
      </w:r>
      <w:r>
        <w:t>3</w:t>
      </w:r>
      <w:r w:rsidRPr="002E57D2">
        <w:t xml:space="preserve"> год</w:t>
      </w:r>
      <w:r>
        <w:t>ов</w:t>
      </w:r>
      <w:r w:rsidRPr="002E57D2">
        <w:t>:</w:t>
      </w:r>
    </w:p>
    <w:p w:rsidR="003369BE" w:rsidRPr="00675E66" w:rsidRDefault="003369BE" w:rsidP="00B73A96">
      <w:pPr>
        <w:pStyle w:val="BodyText"/>
        <w:ind w:firstLine="709"/>
      </w:pPr>
      <w:r w:rsidRPr="00675E66">
        <w:t>1) прогнозируемый об</w:t>
      </w:r>
      <w:r>
        <w:t xml:space="preserve">щий объем доходов бюджета Здвинского сельсовета </w:t>
      </w:r>
      <w:r w:rsidRPr="00675E66">
        <w:t xml:space="preserve">на 2022 год в сумме </w:t>
      </w:r>
      <w:r>
        <w:rPr>
          <w:b/>
        </w:rPr>
        <w:t xml:space="preserve">45514,3 </w:t>
      </w:r>
      <w:r w:rsidRPr="00675E66">
        <w:t>тыс. рублей, в том числе объем  безвозмездных п</w:t>
      </w:r>
      <w:r w:rsidRPr="00675E66">
        <w:t>о</w:t>
      </w:r>
      <w:r w:rsidRPr="00675E66">
        <w:t xml:space="preserve">ступлений в сумме </w:t>
      </w:r>
      <w:r>
        <w:t xml:space="preserve">32234,5  </w:t>
      </w:r>
      <w:r w:rsidRPr="00675E66">
        <w:t>тыс. рублей, из них объем межбюджетных тран</w:t>
      </w:r>
      <w:r w:rsidRPr="00675E66">
        <w:t>с</w:t>
      </w:r>
      <w:r w:rsidRPr="00675E66">
        <w:t>фертов, получаемых из других бюджетов бюджетной системы Российской Фед</w:t>
      </w:r>
      <w:r w:rsidRPr="00675E66">
        <w:t>е</w:t>
      </w:r>
      <w:r w:rsidRPr="00675E66">
        <w:t xml:space="preserve">рации в сумме </w:t>
      </w:r>
      <w:r>
        <w:t xml:space="preserve">32234,5 </w:t>
      </w:r>
      <w:r w:rsidRPr="00675E66"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>
        <w:t xml:space="preserve">25476,6 </w:t>
      </w:r>
      <w:r w:rsidRPr="00675E66">
        <w:t xml:space="preserve">тыс. рублей и на 2023 год в сумме </w:t>
      </w:r>
      <w:r>
        <w:rPr>
          <w:b/>
        </w:rPr>
        <w:t xml:space="preserve">46052,5 </w:t>
      </w:r>
      <w:r w:rsidRPr="00675E66">
        <w:t>тыс. рублей, в том числе об</w:t>
      </w:r>
      <w:r w:rsidRPr="00675E66">
        <w:t>ъ</w:t>
      </w:r>
      <w:r w:rsidRPr="00675E66">
        <w:t xml:space="preserve">ем  безвозмездных поступлений в сумме </w:t>
      </w:r>
      <w:r>
        <w:t xml:space="preserve">32134,7 </w:t>
      </w:r>
      <w:r w:rsidRPr="00675E66">
        <w:t>тыс. рублей, из них объем ме</w:t>
      </w:r>
      <w:r w:rsidRPr="00675E66">
        <w:t>ж</w:t>
      </w:r>
      <w:r w:rsidRPr="00675E66">
        <w:t xml:space="preserve">бюджетных трансфертов, получаемых из других бюджетов бюджетной системы Российской Федерации в сумме </w:t>
      </w:r>
      <w:r>
        <w:t xml:space="preserve">32134,7 </w:t>
      </w:r>
      <w:r w:rsidRPr="00675E66">
        <w:t>тыс. рублей, в том числе объем субс</w:t>
      </w:r>
      <w:r w:rsidRPr="00675E66">
        <w:t>и</w:t>
      </w:r>
      <w:r w:rsidRPr="00675E66">
        <w:t>дий, субвенций и иных межбюджетных трансфертов, имеющих целевое назнач</w:t>
      </w:r>
      <w:r w:rsidRPr="00675E66">
        <w:t>е</w:t>
      </w:r>
      <w:r w:rsidRPr="00675E66">
        <w:t xml:space="preserve">ние, в сумме </w:t>
      </w:r>
      <w:r>
        <w:t xml:space="preserve">25127,0 </w:t>
      </w:r>
      <w:r w:rsidRPr="00675E66">
        <w:t>тыс. рублей;</w:t>
      </w:r>
    </w:p>
    <w:p w:rsidR="003369BE" w:rsidRPr="002E57D2" w:rsidRDefault="003369BE" w:rsidP="00031B34">
      <w:pPr>
        <w:pStyle w:val="BodyText"/>
        <w:ind w:firstLine="709"/>
      </w:pPr>
      <w:r w:rsidRPr="00675E66">
        <w:t>2) общи</w:t>
      </w:r>
      <w:r>
        <w:t xml:space="preserve">й объем расходов  бюджета Здвинского сельсовета </w:t>
      </w:r>
      <w:r w:rsidRPr="00675E66">
        <w:t xml:space="preserve"> на 2022 год в сумме </w:t>
      </w:r>
      <w:r>
        <w:rPr>
          <w:b/>
        </w:rPr>
        <w:t xml:space="preserve">45514,3 </w:t>
      </w:r>
      <w:r w:rsidRPr="00675E66">
        <w:t xml:space="preserve">тыс. рублей, в том числе условно утвержденные расходы в сумме </w:t>
      </w:r>
      <w:r>
        <w:t xml:space="preserve">500,9 </w:t>
      </w:r>
      <w:r w:rsidRPr="00675E66">
        <w:t>тыс. рублей,</w:t>
      </w:r>
      <w:r w:rsidRPr="002E57D2">
        <w:t xml:space="preserve"> и на 202</w:t>
      </w:r>
      <w:r>
        <w:t>3</w:t>
      </w:r>
      <w:r w:rsidRPr="002E57D2">
        <w:t xml:space="preserve"> год в сумме </w:t>
      </w:r>
      <w:r>
        <w:rPr>
          <w:b/>
        </w:rPr>
        <w:t xml:space="preserve"> 46052,5 </w:t>
      </w:r>
      <w:r w:rsidRPr="00675E66">
        <w:t>тыс. рублей, в том числе у</w:t>
      </w:r>
      <w:r w:rsidRPr="00675E66">
        <w:t>с</w:t>
      </w:r>
      <w:r w:rsidRPr="00675E66">
        <w:t xml:space="preserve">ловно утвержденные расходы в сумме </w:t>
      </w:r>
      <w:r>
        <w:t xml:space="preserve">1046,3 </w:t>
      </w:r>
      <w:r w:rsidRPr="002E57D2">
        <w:t>тыс. рублей;</w:t>
      </w:r>
    </w:p>
    <w:p w:rsidR="003369BE" w:rsidRPr="002E57D2" w:rsidRDefault="003369BE" w:rsidP="00B73A96">
      <w:pPr>
        <w:pStyle w:val="BodyText"/>
        <w:widowControl w:val="0"/>
        <w:ind w:firstLine="709"/>
      </w:pPr>
      <w:r w:rsidRPr="002E57D2">
        <w:t>3) д</w:t>
      </w:r>
      <w:r>
        <w:t xml:space="preserve">ефицит (профицит) бюджета Здвинского сельсовета </w:t>
      </w:r>
      <w:r w:rsidRPr="002E57D2">
        <w:t>на 202</w:t>
      </w:r>
      <w:r>
        <w:t>2</w:t>
      </w:r>
      <w:r w:rsidRPr="002E57D2">
        <w:t xml:space="preserve"> год в су</w:t>
      </w:r>
      <w:r w:rsidRPr="002E57D2">
        <w:t>м</w:t>
      </w:r>
      <w:r w:rsidRPr="002E57D2">
        <w:t>ме 0,0 тыс. рублей, де</w:t>
      </w:r>
      <w:r>
        <w:t xml:space="preserve">фицит (профицит) бюджета Здвинского сельсовета </w:t>
      </w:r>
      <w:r w:rsidRPr="002E57D2">
        <w:t xml:space="preserve"> на 202</w:t>
      </w:r>
      <w:r>
        <w:t>3</w:t>
      </w:r>
      <w:r w:rsidRPr="002E57D2">
        <w:t xml:space="preserve"> год в сумме 0,0 тыс. рублей.</w:t>
      </w:r>
    </w:p>
    <w:p w:rsidR="003369BE" w:rsidRPr="002E57D2" w:rsidRDefault="003369BE" w:rsidP="002562DE">
      <w:pPr>
        <w:pStyle w:val="BodyText"/>
        <w:ind w:firstLine="709"/>
      </w:pPr>
    </w:p>
    <w:p w:rsidR="003369BE" w:rsidRPr="002E57D2" w:rsidRDefault="003369BE" w:rsidP="0042213E">
      <w:pPr>
        <w:pStyle w:val="BodyText"/>
        <w:widowControl w:val="0"/>
        <w:ind w:left="1276" w:hanging="1276"/>
        <w:rPr>
          <w:b/>
          <w:bCs/>
        </w:rPr>
      </w:pPr>
      <w:r w:rsidRPr="002E57D2">
        <w:rPr>
          <w:b/>
          <w:bCs/>
        </w:rPr>
        <w:t>Статья 2. Главные админ</w:t>
      </w:r>
      <w:r>
        <w:rPr>
          <w:b/>
          <w:bCs/>
        </w:rPr>
        <w:t>истраторы доходов бюджета Здвинского сельсов</w:t>
      </w:r>
      <w:r>
        <w:rPr>
          <w:b/>
          <w:bCs/>
        </w:rPr>
        <w:t>е</w:t>
      </w:r>
      <w:r>
        <w:rPr>
          <w:b/>
          <w:bCs/>
        </w:rPr>
        <w:t xml:space="preserve">та </w:t>
      </w:r>
      <w:r w:rsidRPr="002E57D2">
        <w:rPr>
          <w:b/>
          <w:bCs/>
        </w:rPr>
        <w:t xml:space="preserve"> и главные администраторы источников финансирования д</w:t>
      </w:r>
      <w:r w:rsidRPr="002E57D2">
        <w:rPr>
          <w:b/>
          <w:bCs/>
        </w:rPr>
        <w:t>е</w:t>
      </w:r>
      <w:r w:rsidRPr="002E57D2">
        <w:rPr>
          <w:b/>
          <w:bCs/>
        </w:rPr>
        <w:t>фици</w:t>
      </w:r>
      <w:r>
        <w:rPr>
          <w:b/>
          <w:bCs/>
        </w:rPr>
        <w:t>та бюджета Здвинского сельсовета</w:t>
      </w:r>
    </w:p>
    <w:p w:rsidR="003369BE" w:rsidRPr="002E57D2" w:rsidRDefault="003369BE" w:rsidP="0042213E">
      <w:pPr>
        <w:pStyle w:val="BodyText"/>
        <w:widowControl w:val="0"/>
        <w:ind w:left="1276" w:hanging="1276"/>
        <w:rPr>
          <w:b/>
          <w:bCs/>
        </w:rPr>
      </w:pPr>
    </w:p>
    <w:p w:rsidR="003369BE" w:rsidRPr="002E57D2" w:rsidRDefault="003369BE" w:rsidP="002562DE">
      <w:pPr>
        <w:pStyle w:val="BodyText"/>
        <w:widowControl w:val="0"/>
        <w:ind w:firstLine="709"/>
        <w:rPr>
          <w:bCs/>
        </w:rPr>
      </w:pPr>
      <w:r w:rsidRPr="002E57D2">
        <w:rPr>
          <w:bCs/>
        </w:rPr>
        <w:t>1. Установить перечень главных адм</w:t>
      </w:r>
      <w:r>
        <w:rPr>
          <w:bCs/>
        </w:rPr>
        <w:t xml:space="preserve">инистраторов доходов  бюджета Здвинского сельсовета </w:t>
      </w:r>
      <w:r w:rsidRPr="002E57D2">
        <w:rPr>
          <w:bCs/>
        </w:rPr>
        <w:t xml:space="preserve"> </w:t>
      </w:r>
      <w:r>
        <w:rPr>
          <w:bCs/>
        </w:rPr>
        <w:t xml:space="preserve">Здвинского района Новосибирской области </w:t>
      </w:r>
      <w:r w:rsidRPr="002E57D2">
        <w:rPr>
          <w:b/>
          <w:bCs/>
        </w:rPr>
        <w:t>согласно приложению 1</w:t>
      </w:r>
      <w:r w:rsidRPr="002E57D2">
        <w:rPr>
          <w:bCs/>
        </w:rPr>
        <w:t xml:space="preserve"> к настоящему Решению, в том числе:</w:t>
      </w:r>
    </w:p>
    <w:p w:rsidR="003369BE" w:rsidRPr="002E57D2" w:rsidRDefault="003369BE" w:rsidP="002562DE">
      <w:pPr>
        <w:pStyle w:val="BodyText"/>
        <w:widowControl w:val="0"/>
        <w:ind w:firstLine="709"/>
        <w:rPr>
          <w:bCs/>
        </w:rPr>
      </w:pPr>
      <w:r w:rsidRPr="002E57D2">
        <w:t>1) </w:t>
      </w:r>
      <w:r w:rsidRPr="002E57D2">
        <w:rPr>
          <w:bCs/>
        </w:rPr>
        <w:t xml:space="preserve">перечень главных администраторов налоговых и неналоговых доходов  бюджета </w:t>
      </w:r>
      <w:r>
        <w:rPr>
          <w:bCs/>
        </w:rPr>
        <w:t xml:space="preserve">Здвинского сельсовета </w:t>
      </w:r>
      <w:r w:rsidRPr="002E57D2">
        <w:rPr>
          <w:bCs/>
        </w:rPr>
        <w:t>Здвинского района</w:t>
      </w:r>
      <w:r>
        <w:rPr>
          <w:bCs/>
        </w:rPr>
        <w:t xml:space="preserve"> </w:t>
      </w:r>
      <w:r w:rsidRPr="002E57D2">
        <w:t>Новосибирской области</w:t>
      </w:r>
      <w:r>
        <w:t xml:space="preserve"> </w:t>
      </w:r>
      <w:r w:rsidRPr="002E57D2">
        <w:rPr>
          <w:bCs/>
        </w:rPr>
        <w:t>с</w:t>
      </w:r>
      <w:r w:rsidRPr="002E57D2">
        <w:rPr>
          <w:bCs/>
        </w:rPr>
        <w:t>о</w:t>
      </w:r>
      <w:r w:rsidRPr="002E57D2">
        <w:rPr>
          <w:bCs/>
        </w:rPr>
        <w:t>гласно таблице 1;</w:t>
      </w:r>
    </w:p>
    <w:p w:rsidR="003369BE" w:rsidRPr="002E57D2" w:rsidRDefault="003369BE" w:rsidP="002562DE">
      <w:pPr>
        <w:pStyle w:val="BodyText"/>
        <w:widowControl w:val="0"/>
        <w:ind w:firstLine="709"/>
        <w:rPr>
          <w:bCs/>
        </w:rPr>
      </w:pPr>
      <w:r w:rsidRPr="002E57D2">
        <w:t>2) </w:t>
      </w:r>
      <w:r w:rsidRPr="002E57D2">
        <w:rPr>
          <w:bCs/>
        </w:rPr>
        <w:t>перечень главных администраторов безвозмездных поступлений согла</w:t>
      </w:r>
      <w:r w:rsidRPr="002E57D2">
        <w:rPr>
          <w:bCs/>
        </w:rPr>
        <w:t>с</w:t>
      </w:r>
      <w:r w:rsidRPr="002E57D2">
        <w:rPr>
          <w:bCs/>
        </w:rPr>
        <w:t>но таблице 2.</w:t>
      </w:r>
    </w:p>
    <w:p w:rsidR="003369BE" w:rsidRPr="002E57D2" w:rsidRDefault="003369BE" w:rsidP="000D6C7A">
      <w:pPr>
        <w:pStyle w:val="BodyText"/>
        <w:widowControl w:val="0"/>
        <w:ind w:firstLine="709"/>
        <w:rPr>
          <w:bCs/>
        </w:rPr>
      </w:pPr>
      <w:r w:rsidRPr="002E57D2">
        <w:rPr>
          <w:bCs/>
        </w:rPr>
        <w:t>2. Установить перечень главных администраторов источников финансир</w:t>
      </w:r>
      <w:r w:rsidRPr="002E57D2">
        <w:rPr>
          <w:bCs/>
        </w:rPr>
        <w:t>о</w:t>
      </w:r>
      <w:r w:rsidRPr="002E57D2">
        <w:rPr>
          <w:bCs/>
        </w:rPr>
        <w:t>вания дефицита  бюджета</w:t>
      </w:r>
      <w:r>
        <w:rPr>
          <w:bCs/>
        </w:rPr>
        <w:t xml:space="preserve"> Здвинского сельсовета </w:t>
      </w:r>
      <w:r w:rsidRPr="002E57D2">
        <w:rPr>
          <w:bCs/>
        </w:rPr>
        <w:t xml:space="preserve"> Здвинского района </w:t>
      </w:r>
      <w:r w:rsidRPr="002E57D2">
        <w:t>Новос</w:t>
      </w:r>
      <w:r w:rsidRPr="002E57D2">
        <w:t>и</w:t>
      </w:r>
      <w:r w:rsidRPr="002E57D2">
        <w:t>бирской области</w:t>
      </w:r>
      <w:r>
        <w:t xml:space="preserve"> </w:t>
      </w:r>
      <w:r w:rsidRPr="002E57D2">
        <w:rPr>
          <w:bCs/>
        </w:rPr>
        <w:t xml:space="preserve">согласно </w:t>
      </w:r>
      <w:r w:rsidRPr="002E57D2">
        <w:rPr>
          <w:b/>
          <w:bCs/>
        </w:rPr>
        <w:t>приложению 2</w:t>
      </w:r>
      <w:r w:rsidRPr="002E57D2">
        <w:rPr>
          <w:bCs/>
        </w:rPr>
        <w:t xml:space="preserve"> к настоящему Решению.</w:t>
      </w:r>
    </w:p>
    <w:p w:rsidR="003369BE" w:rsidRPr="002E57D2" w:rsidRDefault="003369BE" w:rsidP="000D6C7A">
      <w:pPr>
        <w:pStyle w:val="BodyText"/>
        <w:widowControl w:val="0"/>
        <w:ind w:firstLine="709"/>
        <w:rPr>
          <w:bCs/>
        </w:rPr>
      </w:pPr>
    </w:p>
    <w:p w:rsidR="003369BE" w:rsidRPr="00114722" w:rsidRDefault="003369BE" w:rsidP="004F6336">
      <w:pPr>
        <w:widowControl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114722">
        <w:rPr>
          <w:b/>
          <w:bCs/>
          <w:color w:val="000000"/>
          <w:sz w:val="28"/>
          <w:szCs w:val="28"/>
        </w:rPr>
        <w:t>Статья 3. Фор</w:t>
      </w:r>
      <w:r>
        <w:rPr>
          <w:b/>
          <w:bCs/>
          <w:color w:val="000000"/>
          <w:sz w:val="28"/>
          <w:szCs w:val="28"/>
        </w:rPr>
        <w:t xml:space="preserve">мирование доходов бюджета Здвинского сельсовета </w:t>
      </w:r>
    </w:p>
    <w:p w:rsidR="003369BE" w:rsidRPr="00114722" w:rsidRDefault="003369BE" w:rsidP="004F6336">
      <w:pPr>
        <w:widowControl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3369BE" w:rsidRPr="00114722" w:rsidRDefault="003369BE" w:rsidP="00862DC2">
      <w:pPr>
        <w:widowControl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14722">
        <w:rPr>
          <w:bCs/>
          <w:color w:val="000000"/>
          <w:sz w:val="28"/>
          <w:szCs w:val="28"/>
        </w:rPr>
        <w:t xml:space="preserve">1. </w:t>
      </w:r>
      <w:r w:rsidRPr="00114722">
        <w:rPr>
          <w:color w:val="000000"/>
          <w:sz w:val="28"/>
          <w:szCs w:val="28"/>
        </w:rPr>
        <w:t xml:space="preserve">Установить, что доходы бюджета </w:t>
      </w:r>
      <w:r>
        <w:rPr>
          <w:color w:val="000000"/>
          <w:sz w:val="28"/>
          <w:szCs w:val="28"/>
        </w:rPr>
        <w:t xml:space="preserve">Здвинского сельсовета </w:t>
      </w:r>
      <w:r w:rsidRPr="00114722">
        <w:rPr>
          <w:color w:val="000000"/>
          <w:sz w:val="28"/>
          <w:szCs w:val="28"/>
        </w:rPr>
        <w:t>Здвинского района  Новосибирской области на 2021 год и плановый период  2022 и 2023 г</w:t>
      </w:r>
      <w:r w:rsidRPr="00114722">
        <w:rPr>
          <w:color w:val="000000"/>
          <w:sz w:val="28"/>
          <w:szCs w:val="28"/>
        </w:rPr>
        <w:t>о</w:t>
      </w:r>
      <w:r w:rsidRPr="00114722">
        <w:rPr>
          <w:color w:val="000000"/>
          <w:sz w:val="28"/>
          <w:szCs w:val="28"/>
        </w:rPr>
        <w:t>дов</w:t>
      </w:r>
      <w:r>
        <w:rPr>
          <w:color w:val="000000"/>
          <w:sz w:val="28"/>
          <w:szCs w:val="28"/>
        </w:rPr>
        <w:t xml:space="preserve"> </w:t>
      </w:r>
      <w:r w:rsidRPr="00114722">
        <w:rPr>
          <w:color w:val="000000"/>
          <w:sz w:val="28"/>
          <w:szCs w:val="28"/>
        </w:rPr>
        <w:t>формируются за счет доходов от предусмотренных законодательством Ро</w:t>
      </w:r>
      <w:r w:rsidRPr="00114722">
        <w:rPr>
          <w:color w:val="000000"/>
          <w:sz w:val="28"/>
          <w:szCs w:val="28"/>
        </w:rPr>
        <w:t>с</w:t>
      </w:r>
      <w:r w:rsidRPr="00114722">
        <w:rPr>
          <w:color w:val="000000"/>
          <w:sz w:val="28"/>
          <w:szCs w:val="28"/>
        </w:rPr>
        <w:t>сийской Федерации о налогах и сборах федеральных налогов и сборов, в том числе от налогов, предусмотренных специальными налоговыми режимами, р</w:t>
      </w:r>
      <w:r w:rsidRPr="00114722">
        <w:rPr>
          <w:color w:val="000000"/>
          <w:sz w:val="28"/>
          <w:szCs w:val="28"/>
        </w:rPr>
        <w:t>е</w:t>
      </w:r>
      <w:r w:rsidRPr="00114722">
        <w:rPr>
          <w:color w:val="000000"/>
          <w:sz w:val="28"/>
          <w:szCs w:val="28"/>
        </w:rPr>
        <w:t>гиональных налогов, пеней и штрафов по ним, местных налогов, пеней и штр</w:t>
      </w:r>
      <w:r w:rsidRPr="00114722">
        <w:rPr>
          <w:color w:val="000000"/>
          <w:sz w:val="28"/>
          <w:szCs w:val="28"/>
        </w:rPr>
        <w:t>а</w:t>
      </w:r>
      <w:r w:rsidRPr="00114722">
        <w:rPr>
          <w:color w:val="000000"/>
          <w:sz w:val="28"/>
          <w:szCs w:val="28"/>
        </w:rPr>
        <w:t>фов по ним, неналоговых доходов, а также</w:t>
      </w:r>
      <w:r>
        <w:rPr>
          <w:color w:val="000000"/>
          <w:sz w:val="28"/>
          <w:szCs w:val="28"/>
        </w:rPr>
        <w:t xml:space="preserve"> </w:t>
      </w:r>
      <w:r w:rsidRPr="00114722">
        <w:rPr>
          <w:color w:val="000000"/>
          <w:sz w:val="28"/>
          <w:szCs w:val="28"/>
        </w:rPr>
        <w:t xml:space="preserve">за счет безвозмездных поступлений, с учетом единых нормативов отчислений в бюджеты муниципальных образований Новосибирской области от налога на доходы физических лиц, установленных </w:t>
      </w:r>
      <w:hyperlink r:id="rId7" w:history="1">
        <w:r w:rsidRPr="00114722">
          <w:rPr>
            <w:color w:val="000000"/>
            <w:sz w:val="28"/>
            <w:szCs w:val="28"/>
          </w:rPr>
          <w:t>частью 1 статьи 1</w:t>
        </w:r>
      </w:hyperlink>
      <w:r w:rsidRPr="00114722">
        <w:rPr>
          <w:color w:val="000000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отдельных налогов, передаче в бюджеты сельских пос</w:t>
      </w:r>
      <w:r w:rsidRPr="00114722">
        <w:rPr>
          <w:color w:val="000000"/>
          <w:sz w:val="28"/>
          <w:szCs w:val="28"/>
        </w:rPr>
        <w:t>е</w:t>
      </w:r>
      <w:r w:rsidRPr="00114722">
        <w:rPr>
          <w:color w:val="000000"/>
          <w:sz w:val="28"/>
          <w:szCs w:val="28"/>
        </w:rPr>
        <w:t>лений Новосибирской области налоговых доходов от отдельных налогов, подл</w:t>
      </w:r>
      <w:r w:rsidRPr="00114722">
        <w:rPr>
          <w:color w:val="000000"/>
          <w:sz w:val="28"/>
          <w:szCs w:val="28"/>
        </w:rPr>
        <w:t>е</w:t>
      </w:r>
      <w:r w:rsidRPr="00114722">
        <w:rPr>
          <w:color w:val="000000"/>
          <w:sz w:val="28"/>
          <w:szCs w:val="28"/>
        </w:rPr>
        <w:t>жащих зачислению в бюджет муниципального района и межбюджетных тран</w:t>
      </w:r>
      <w:r w:rsidRPr="00114722">
        <w:rPr>
          <w:color w:val="000000"/>
          <w:sz w:val="28"/>
          <w:szCs w:val="28"/>
        </w:rPr>
        <w:t>с</w:t>
      </w:r>
      <w:r w:rsidRPr="00114722">
        <w:rPr>
          <w:color w:val="000000"/>
          <w:sz w:val="28"/>
          <w:szCs w:val="28"/>
        </w:rPr>
        <w:t>фертах между областным бюджетом Новосибирской области и бюджетами м</w:t>
      </w:r>
      <w:r w:rsidRPr="00114722">
        <w:rPr>
          <w:color w:val="000000"/>
          <w:sz w:val="28"/>
          <w:szCs w:val="28"/>
        </w:rPr>
        <w:t>у</w:t>
      </w:r>
      <w:r w:rsidRPr="00114722">
        <w:rPr>
          <w:color w:val="000000"/>
          <w:sz w:val="28"/>
          <w:szCs w:val="28"/>
        </w:rPr>
        <w:t>ниципальных образований Новосибирской области».</w:t>
      </w:r>
    </w:p>
    <w:p w:rsidR="003369BE" w:rsidRPr="002E57D2" w:rsidRDefault="003369BE" w:rsidP="006B3BD8">
      <w:pPr>
        <w:pStyle w:val="BodyText"/>
        <w:widowControl w:val="0"/>
        <w:ind w:firstLine="709"/>
        <w:rPr>
          <w:szCs w:val="28"/>
        </w:rPr>
      </w:pPr>
      <w:r w:rsidRPr="00114722">
        <w:rPr>
          <w:color w:val="000000"/>
        </w:rPr>
        <w:t>2.</w:t>
      </w:r>
      <w:r w:rsidRPr="006B3BD8">
        <w:rPr>
          <w:szCs w:val="28"/>
        </w:rPr>
        <w:t xml:space="preserve"> </w:t>
      </w:r>
      <w:r w:rsidRPr="002E57D2">
        <w:rPr>
          <w:szCs w:val="28"/>
        </w:rPr>
        <w:t xml:space="preserve">Установить, что муниципальные унитарные предприятия </w:t>
      </w:r>
      <w:r>
        <w:rPr>
          <w:szCs w:val="28"/>
        </w:rPr>
        <w:t xml:space="preserve">Здвинского сельсовета  </w:t>
      </w:r>
      <w:r w:rsidRPr="002E57D2">
        <w:rPr>
          <w:szCs w:val="28"/>
        </w:rPr>
        <w:t xml:space="preserve">Здвинского района </w:t>
      </w:r>
      <w:r w:rsidRPr="002E57D2">
        <w:t>Новосибирской области</w:t>
      </w:r>
      <w:r w:rsidRPr="002E57D2">
        <w:rPr>
          <w:szCs w:val="28"/>
        </w:rPr>
        <w:t xml:space="preserve"> за использование мун</w:t>
      </w:r>
      <w:r w:rsidRPr="002E57D2">
        <w:rPr>
          <w:szCs w:val="28"/>
        </w:rPr>
        <w:t>и</w:t>
      </w:r>
      <w:r w:rsidRPr="002E57D2">
        <w:rPr>
          <w:szCs w:val="28"/>
        </w:rPr>
        <w:t xml:space="preserve">ципального имущества </w:t>
      </w:r>
      <w:r>
        <w:rPr>
          <w:szCs w:val="28"/>
        </w:rPr>
        <w:t xml:space="preserve">Здвинского сельсовета </w:t>
      </w:r>
      <w:r w:rsidRPr="002E57D2">
        <w:rPr>
          <w:szCs w:val="28"/>
        </w:rPr>
        <w:t xml:space="preserve">Здвинского района </w:t>
      </w:r>
      <w:r w:rsidRPr="002E57D2">
        <w:t>Новосиби</w:t>
      </w:r>
      <w:r w:rsidRPr="002E57D2">
        <w:t>р</w:t>
      </w:r>
      <w:r w:rsidRPr="002E57D2">
        <w:t>ской области</w:t>
      </w:r>
      <w:r w:rsidRPr="002E57D2">
        <w:rPr>
          <w:szCs w:val="28"/>
        </w:rPr>
        <w:t xml:space="preserve"> </w:t>
      </w:r>
      <w:r>
        <w:rPr>
          <w:szCs w:val="28"/>
        </w:rPr>
        <w:t>освобождаются от уплаты прибыли , остающейся после уплаты н</w:t>
      </w:r>
      <w:r>
        <w:rPr>
          <w:szCs w:val="28"/>
        </w:rPr>
        <w:t>а</w:t>
      </w:r>
      <w:r>
        <w:rPr>
          <w:szCs w:val="28"/>
        </w:rPr>
        <w:t>логов и иных обязательных платежей.</w:t>
      </w:r>
    </w:p>
    <w:p w:rsidR="003369BE" w:rsidRPr="00114722" w:rsidRDefault="003369BE" w:rsidP="002562DE">
      <w:pPr>
        <w:pStyle w:val="BodyText"/>
        <w:widowControl w:val="0"/>
        <w:ind w:firstLine="709"/>
        <w:rPr>
          <w:color w:val="000000"/>
          <w:szCs w:val="28"/>
        </w:rPr>
      </w:pPr>
    </w:p>
    <w:p w:rsidR="003369BE" w:rsidRPr="00114722" w:rsidRDefault="003369BE" w:rsidP="002562DE">
      <w:pPr>
        <w:pStyle w:val="BodyText"/>
        <w:widowControl w:val="0"/>
        <w:ind w:firstLine="709"/>
        <w:rPr>
          <w:color w:val="000000"/>
          <w:szCs w:val="28"/>
        </w:rPr>
      </w:pPr>
    </w:p>
    <w:p w:rsidR="003369BE" w:rsidRPr="002E57D2" w:rsidRDefault="003369BE" w:rsidP="005612F8">
      <w:pPr>
        <w:ind w:left="1276" w:hanging="1276"/>
        <w:jc w:val="both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>Статья 4. Нормативы распределения доходов между бюджетами муниц</w:t>
      </w:r>
      <w:r w:rsidRPr="002E57D2">
        <w:rPr>
          <w:b/>
          <w:sz w:val="28"/>
          <w:szCs w:val="28"/>
        </w:rPr>
        <w:t>и</w:t>
      </w:r>
      <w:r w:rsidRPr="002E57D2">
        <w:rPr>
          <w:b/>
          <w:sz w:val="28"/>
          <w:szCs w:val="28"/>
        </w:rPr>
        <w:t xml:space="preserve">пальных образований </w:t>
      </w:r>
      <w:r>
        <w:rPr>
          <w:b/>
          <w:sz w:val="28"/>
          <w:szCs w:val="28"/>
        </w:rPr>
        <w:t xml:space="preserve">Здвинского сельсовета     Здвинского </w:t>
      </w:r>
      <w:r w:rsidRPr="002E57D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района </w:t>
      </w:r>
      <w:r w:rsidRPr="002E57D2">
        <w:rPr>
          <w:b/>
          <w:sz w:val="28"/>
          <w:szCs w:val="28"/>
        </w:rPr>
        <w:t>Новосибирской области</w:t>
      </w:r>
    </w:p>
    <w:p w:rsidR="003369BE" w:rsidRPr="002E57D2" w:rsidRDefault="003369BE" w:rsidP="005612F8">
      <w:pPr>
        <w:ind w:left="1276" w:hanging="1276"/>
        <w:jc w:val="both"/>
        <w:rPr>
          <w:b/>
          <w:sz w:val="28"/>
          <w:szCs w:val="28"/>
        </w:rPr>
      </w:pPr>
    </w:p>
    <w:p w:rsidR="003369BE" w:rsidRDefault="003369BE" w:rsidP="00C07884">
      <w:pPr>
        <w:ind w:firstLine="540"/>
        <w:jc w:val="both"/>
        <w:rPr>
          <w:sz w:val="28"/>
          <w:szCs w:val="28"/>
        </w:rPr>
      </w:pPr>
      <w:r w:rsidRPr="002E57D2">
        <w:rPr>
          <w:sz w:val="28"/>
          <w:szCs w:val="28"/>
        </w:rPr>
        <w:t>Утвердить нормативы распределения доходов между бюджетами  муниц</w:t>
      </w:r>
      <w:r w:rsidRPr="002E57D2">
        <w:rPr>
          <w:sz w:val="28"/>
          <w:szCs w:val="28"/>
        </w:rPr>
        <w:t>и</w:t>
      </w:r>
      <w:r w:rsidRPr="002E57D2">
        <w:rPr>
          <w:sz w:val="28"/>
          <w:szCs w:val="28"/>
        </w:rPr>
        <w:t xml:space="preserve">пальных образований </w:t>
      </w:r>
      <w:r>
        <w:rPr>
          <w:sz w:val="28"/>
          <w:szCs w:val="28"/>
        </w:rPr>
        <w:t xml:space="preserve">Здвинского сельсовета </w:t>
      </w:r>
      <w:r w:rsidRPr="002E57D2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</w:t>
      </w:r>
      <w:r w:rsidRPr="002E57D2">
        <w:rPr>
          <w:sz w:val="28"/>
          <w:szCs w:val="28"/>
        </w:rPr>
        <w:t>Новосибирской области в случае, если они не установлены Бюджетным кодексом Российской Федерации, федеральным законом о федеральном бюджете, законами Новос</w:t>
      </w:r>
      <w:r w:rsidRPr="002E57D2">
        <w:rPr>
          <w:sz w:val="28"/>
          <w:szCs w:val="28"/>
        </w:rPr>
        <w:t>и</w:t>
      </w:r>
      <w:r w:rsidRPr="002E57D2">
        <w:rPr>
          <w:sz w:val="28"/>
          <w:szCs w:val="28"/>
        </w:rPr>
        <w:t>бирской области, принятыми в соответствии с положениями Бюджетного коде</w:t>
      </w:r>
      <w:r w:rsidRPr="002E57D2">
        <w:rPr>
          <w:sz w:val="28"/>
          <w:szCs w:val="28"/>
        </w:rPr>
        <w:t>к</w:t>
      </w:r>
      <w:r w:rsidRPr="002E57D2">
        <w:rPr>
          <w:sz w:val="28"/>
          <w:szCs w:val="28"/>
        </w:rPr>
        <w:t>са Российской Федерации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2021 год и плановый период  2022 и 2023 годов </w:t>
      </w:r>
      <w:r w:rsidRPr="002E57D2">
        <w:rPr>
          <w:sz w:val="28"/>
          <w:szCs w:val="28"/>
        </w:rPr>
        <w:t>с</w:t>
      </w:r>
      <w:r w:rsidRPr="002E57D2">
        <w:rPr>
          <w:sz w:val="28"/>
          <w:szCs w:val="28"/>
        </w:rPr>
        <w:t>о</w:t>
      </w:r>
      <w:r w:rsidRPr="002E57D2">
        <w:rPr>
          <w:sz w:val="28"/>
          <w:szCs w:val="28"/>
        </w:rPr>
        <w:t xml:space="preserve">гласно </w:t>
      </w:r>
      <w:r w:rsidRPr="002E57D2">
        <w:rPr>
          <w:b/>
          <w:sz w:val="28"/>
          <w:szCs w:val="28"/>
        </w:rPr>
        <w:t xml:space="preserve">приложению 3 </w:t>
      </w:r>
      <w:r w:rsidRPr="002E57D2">
        <w:rPr>
          <w:sz w:val="28"/>
          <w:szCs w:val="28"/>
        </w:rPr>
        <w:t>к настоящему Решению.</w:t>
      </w:r>
    </w:p>
    <w:p w:rsidR="003369BE" w:rsidRPr="002E57D2" w:rsidRDefault="003369BE" w:rsidP="00C07884">
      <w:pPr>
        <w:ind w:firstLine="540"/>
        <w:jc w:val="both"/>
        <w:rPr>
          <w:sz w:val="28"/>
          <w:szCs w:val="28"/>
        </w:rPr>
      </w:pPr>
    </w:p>
    <w:p w:rsidR="003369BE" w:rsidRPr="002E57D2" w:rsidRDefault="003369BE" w:rsidP="002562DE">
      <w:pPr>
        <w:pStyle w:val="BodyText"/>
        <w:widowControl w:val="0"/>
        <w:ind w:firstLine="709"/>
        <w:rPr>
          <w:szCs w:val="28"/>
        </w:rPr>
      </w:pPr>
    </w:p>
    <w:p w:rsidR="003369BE" w:rsidRPr="002E57D2" w:rsidRDefault="003369BE" w:rsidP="00E7074D">
      <w:pPr>
        <w:pStyle w:val="BodyText"/>
        <w:widowControl w:val="0"/>
        <w:ind w:left="1276" w:hanging="1276"/>
        <w:rPr>
          <w:b/>
        </w:rPr>
      </w:pPr>
      <w:r w:rsidRPr="002E57D2">
        <w:rPr>
          <w:b/>
        </w:rPr>
        <w:t xml:space="preserve">Статья 5. Бюджетные ассигнования </w:t>
      </w:r>
      <w:r>
        <w:rPr>
          <w:b/>
        </w:rPr>
        <w:t>бюджета Здвинского сельсовета Здви</w:t>
      </w:r>
      <w:r>
        <w:rPr>
          <w:b/>
        </w:rPr>
        <w:t>н</w:t>
      </w:r>
      <w:r>
        <w:rPr>
          <w:b/>
        </w:rPr>
        <w:t>ского района Новосибирской области</w:t>
      </w:r>
      <w:r w:rsidRPr="002E57D2">
        <w:rPr>
          <w:b/>
        </w:rPr>
        <w:t xml:space="preserve"> </w:t>
      </w:r>
      <w:r>
        <w:rPr>
          <w:b/>
        </w:rPr>
        <w:t>на 2021 год и плановый п</w:t>
      </w:r>
      <w:r>
        <w:rPr>
          <w:b/>
        </w:rPr>
        <w:t>е</w:t>
      </w:r>
      <w:r>
        <w:rPr>
          <w:b/>
        </w:rPr>
        <w:t>риод  2022 и 2023 годов</w:t>
      </w:r>
    </w:p>
    <w:p w:rsidR="003369BE" w:rsidRPr="002E57D2" w:rsidRDefault="003369BE" w:rsidP="00E7074D">
      <w:pPr>
        <w:pStyle w:val="BodyText"/>
        <w:widowControl w:val="0"/>
        <w:ind w:left="1276" w:hanging="1276"/>
        <w:rPr>
          <w:b/>
        </w:rPr>
      </w:pPr>
    </w:p>
    <w:p w:rsidR="003369BE" w:rsidRPr="002E57D2" w:rsidRDefault="003369BE" w:rsidP="00C66C3E">
      <w:pPr>
        <w:pStyle w:val="BodyText"/>
        <w:widowControl w:val="0"/>
        <w:ind w:firstLine="709"/>
      </w:pPr>
      <w:r w:rsidRPr="002E57D2">
        <w:t>1. Установить в пределах общего объема расходов, установленного статьей 1 настоящего Решения, распределение бюджетных ассигнований:</w:t>
      </w:r>
    </w:p>
    <w:p w:rsidR="003369BE" w:rsidRPr="002E57D2" w:rsidRDefault="003369BE" w:rsidP="00C66C3E">
      <w:pPr>
        <w:pStyle w:val="BodyText"/>
        <w:widowControl w:val="0"/>
        <w:ind w:firstLine="709"/>
      </w:pPr>
      <w:r w:rsidRPr="002E57D2">
        <w:t>1) по разделам, подразделам, целевым статьям (муниципальным програ</w:t>
      </w:r>
      <w:r w:rsidRPr="002E57D2">
        <w:t>м</w:t>
      </w:r>
      <w:r w:rsidRPr="002E57D2">
        <w:t>мам и непрограммным направлениям деятельности), группам и подгруппам в</w:t>
      </w:r>
      <w:r w:rsidRPr="002E57D2">
        <w:t>и</w:t>
      </w:r>
      <w:r w:rsidRPr="002E57D2">
        <w:t>дов расходов классификации расходов бюджетов</w:t>
      </w:r>
      <w:r>
        <w:t xml:space="preserve"> на 2021 год и плановый период  2022 и 2023 годов</w:t>
      </w:r>
      <w:r w:rsidRPr="002E57D2">
        <w:t xml:space="preserve"> согласно </w:t>
      </w:r>
      <w:r w:rsidRPr="002E57D2">
        <w:rPr>
          <w:b/>
        </w:rPr>
        <w:t>приложению 4</w:t>
      </w:r>
      <w:r w:rsidRPr="002E57D2">
        <w:t xml:space="preserve"> к настоящему решению;</w:t>
      </w:r>
    </w:p>
    <w:p w:rsidR="003369BE" w:rsidRPr="002E57D2" w:rsidRDefault="003369BE" w:rsidP="00C66C3E">
      <w:pPr>
        <w:pStyle w:val="BodyText"/>
        <w:widowControl w:val="0"/>
        <w:ind w:firstLine="709"/>
      </w:pPr>
      <w:r w:rsidRPr="002E57D2">
        <w:t xml:space="preserve">2. Утвердить ведомственную структуру расходов  бюджета </w:t>
      </w:r>
      <w:r>
        <w:t>Здвинского сельсовета Здвинского района Новосибирской области  на 2021 год и плановый период  2022 и 2023 годов</w:t>
      </w:r>
      <w:r w:rsidRPr="002E57D2">
        <w:t xml:space="preserve"> согласно </w:t>
      </w:r>
      <w:r w:rsidRPr="002E57D2">
        <w:rPr>
          <w:b/>
        </w:rPr>
        <w:t>приложению 5</w:t>
      </w:r>
      <w:r w:rsidRPr="002E57D2">
        <w:t xml:space="preserve"> к настоящему решению;</w:t>
      </w:r>
    </w:p>
    <w:p w:rsidR="003369BE" w:rsidRPr="002E57D2" w:rsidRDefault="003369BE" w:rsidP="00C66C3E">
      <w:pPr>
        <w:pStyle w:val="BodyText"/>
        <w:widowControl w:val="0"/>
        <w:ind w:firstLine="709"/>
      </w:pPr>
      <w:r w:rsidRPr="002E57D2">
        <w:t xml:space="preserve">3. Установить размер резервного фонда администрации </w:t>
      </w:r>
      <w:r>
        <w:t>Здвинского сел</w:t>
      </w:r>
      <w:r>
        <w:t>ь</w:t>
      </w:r>
      <w:r>
        <w:t xml:space="preserve">совета </w:t>
      </w:r>
      <w:r w:rsidRPr="002E57D2">
        <w:t xml:space="preserve">Здвинского района </w:t>
      </w:r>
      <w:r w:rsidRPr="002E57D2">
        <w:rPr>
          <w:szCs w:val="28"/>
        </w:rPr>
        <w:t xml:space="preserve">Новосибирской области </w:t>
      </w:r>
      <w:r w:rsidRPr="002E57D2">
        <w:t>на 202</w:t>
      </w:r>
      <w:r>
        <w:t>1 год в сумме 0,0</w:t>
      </w:r>
      <w:r w:rsidRPr="002E57D2">
        <w:t xml:space="preserve"> тыс. рублей, </w:t>
      </w:r>
      <w:r w:rsidRPr="00C16603">
        <w:t>в плановом</w:t>
      </w:r>
      <w:r w:rsidRPr="002E57D2">
        <w:t xml:space="preserve"> периоде 202</w:t>
      </w:r>
      <w:r>
        <w:t>2</w:t>
      </w:r>
      <w:r w:rsidRPr="002E57D2">
        <w:t>-202</w:t>
      </w:r>
      <w:r>
        <w:t>3</w:t>
      </w:r>
      <w:r w:rsidRPr="002E57D2">
        <w:t xml:space="preserve"> годов в сумме 0,0 тыс. рублей ежегодно.</w:t>
      </w:r>
    </w:p>
    <w:p w:rsidR="003369BE" w:rsidRPr="002E57D2" w:rsidRDefault="003369BE" w:rsidP="006128C6">
      <w:pPr>
        <w:pStyle w:val="BodyText"/>
        <w:widowControl w:val="0"/>
        <w:ind w:firstLine="709"/>
      </w:pPr>
      <w:r w:rsidRPr="005D601E">
        <w:t xml:space="preserve">4.Установить общий объем бюджетных ассигнований, направляемых на исполнение публичных нормативных обязательств, на 2021год в сумме </w:t>
      </w:r>
      <w:r>
        <w:t xml:space="preserve">345,7 </w:t>
      </w:r>
      <w:r w:rsidRPr="005D601E">
        <w:t xml:space="preserve">тыс. рублей, на 2022 год в сумме </w:t>
      </w:r>
      <w:r>
        <w:t xml:space="preserve">345,7 </w:t>
      </w:r>
      <w:r w:rsidRPr="005D601E">
        <w:t xml:space="preserve">тыс. рублей, на 2023 год в сумме </w:t>
      </w:r>
      <w:r>
        <w:t>345,7 т</w:t>
      </w:r>
      <w:r w:rsidRPr="005D601E">
        <w:t>ыс. рублей.</w:t>
      </w:r>
    </w:p>
    <w:p w:rsidR="003369BE" w:rsidRPr="002E57D2" w:rsidRDefault="003369BE" w:rsidP="005D08BA">
      <w:pPr>
        <w:pStyle w:val="BodyText"/>
        <w:widowControl w:val="0"/>
        <w:ind w:firstLine="709"/>
        <w:rPr>
          <w:szCs w:val="28"/>
        </w:rPr>
      </w:pPr>
      <w:r w:rsidRPr="002E57D2">
        <w:t>5. Утвердить перечень публичных нормативных обязательств, подлежащих исполнени</w:t>
      </w:r>
      <w:r>
        <w:t>ю за счет средств бюджета Здвинского сельсовета Здвинского района Новосибирской области на 2021 год и плановый период  2022 и 2023 годов</w:t>
      </w:r>
      <w:r w:rsidRPr="002E57D2">
        <w:t xml:space="preserve"> с</w:t>
      </w:r>
      <w:r w:rsidRPr="002E57D2">
        <w:t>о</w:t>
      </w:r>
      <w:r w:rsidRPr="002E57D2">
        <w:t xml:space="preserve">гласно </w:t>
      </w:r>
      <w:r w:rsidRPr="002E57D2">
        <w:rPr>
          <w:b/>
        </w:rPr>
        <w:t>приложению 6</w:t>
      </w:r>
      <w:r w:rsidRPr="002E57D2">
        <w:t xml:space="preserve"> к настоящему решению.</w:t>
      </w:r>
    </w:p>
    <w:p w:rsidR="003369BE" w:rsidRPr="002E57D2" w:rsidRDefault="003369BE" w:rsidP="005D08BA">
      <w:pPr>
        <w:pStyle w:val="BodyText"/>
        <w:widowControl w:val="0"/>
        <w:ind w:firstLine="709"/>
        <w:rPr>
          <w:szCs w:val="28"/>
        </w:rPr>
      </w:pPr>
      <w:r w:rsidRPr="002E57D2">
        <w:rPr>
          <w:szCs w:val="28"/>
        </w:rPr>
        <w:t>6. Установить, что субсидии, в том числе гранты в форме субсидий юр</w:t>
      </w:r>
      <w:r w:rsidRPr="002E57D2">
        <w:rPr>
          <w:szCs w:val="28"/>
        </w:rPr>
        <w:t>и</w:t>
      </w:r>
      <w:r w:rsidRPr="002E57D2">
        <w:rPr>
          <w:szCs w:val="28"/>
        </w:rPr>
        <w:t>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</w:t>
      </w:r>
      <w:r w:rsidRPr="002E57D2">
        <w:rPr>
          <w:szCs w:val="28"/>
        </w:rPr>
        <w:t>у</w:t>
      </w:r>
      <w:r w:rsidRPr="002E57D2">
        <w:rPr>
          <w:szCs w:val="28"/>
        </w:rPr>
        <w:t>смотренных федеральным законодательством, законодательством Новосиби</w:t>
      </w:r>
      <w:r w:rsidRPr="002E57D2">
        <w:rPr>
          <w:szCs w:val="28"/>
        </w:rPr>
        <w:t>р</w:t>
      </w:r>
      <w:r w:rsidRPr="002E57D2">
        <w:rPr>
          <w:szCs w:val="28"/>
        </w:rPr>
        <w:t>ской области и (или) районными нормативными правовыми актами, и в  пред</w:t>
      </w:r>
      <w:r w:rsidRPr="002E57D2">
        <w:rPr>
          <w:szCs w:val="28"/>
        </w:rPr>
        <w:t>е</w:t>
      </w:r>
      <w:r w:rsidRPr="002E57D2">
        <w:rPr>
          <w:szCs w:val="28"/>
        </w:rPr>
        <w:t>лах бюджетных ассигнований, предусмотренных ведомственной структурой расходов бюджета Здвинского района Новосибирской области на 20</w:t>
      </w:r>
      <w:r>
        <w:rPr>
          <w:szCs w:val="28"/>
        </w:rPr>
        <w:t>21</w:t>
      </w:r>
      <w:r w:rsidRPr="002E57D2">
        <w:rPr>
          <w:szCs w:val="28"/>
        </w:rPr>
        <w:t xml:space="preserve"> год и на 202</w:t>
      </w:r>
      <w:r>
        <w:rPr>
          <w:szCs w:val="28"/>
        </w:rPr>
        <w:t>2 и</w:t>
      </w:r>
      <w:r w:rsidRPr="002E57D2">
        <w:rPr>
          <w:szCs w:val="28"/>
        </w:rPr>
        <w:t xml:space="preserve"> 202</w:t>
      </w:r>
      <w:r>
        <w:rPr>
          <w:szCs w:val="28"/>
        </w:rPr>
        <w:t>3</w:t>
      </w:r>
      <w:r w:rsidRPr="002E57D2">
        <w:rPr>
          <w:szCs w:val="28"/>
        </w:rPr>
        <w:t xml:space="preserve"> год</w:t>
      </w:r>
      <w:r>
        <w:rPr>
          <w:szCs w:val="28"/>
        </w:rPr>
        <w:t>ов</w:t>
      </w:r>
      <w:r w:rsidRPr="002E57D2">
        <w:rPr>
          <w:szCs w:val="28"/>
        </w:rPr>
        <w:t xml:space="preserve"> по соответствующим целевым статьям и виду расходов с</w:t>
      </w:r>
      <w:r w:rsidRPr="002E57D2">
        <w:rPr>
          <w:szCs w:val="28"/>
        </w:rPr>
        <w:t>о</w:t>
      </w:r>
      <w:r w:rsidRPr="002E57D2">
        <w:rPr>
          <w:szCs w:val="28"/>
        </w:rPr>
        <w:t xml:space="preserve">гласно </w:t>
      </w:r>
      <w:hyperlink w:anchor="Par14459" w:history="1">
        <w:r w:rsidRPr="002E57D2">
          <w:rPr>
            <w:szCs w:val="28"/>
          </w:rPr>
          <w:t xml:space="preserve">приложению </w:t>
        </w:r>
      </w:hyperlink>
      <w:r w:rsidRPr="002E57D2">
        <w:rPr>
          <w:szCs w:val="28"/>
        </w:rPr>
        <w:t>5 к настоящему решению, в порядке, установленном адм</w:t>
      </w:r>
      <w:r w:rsidRPr="002E57D2">
        <w:rPr>
          <w:szCs w:val="28"/>
        </w:rPr>
        <w:t>и</w:t>
      </w:r>
      <w:r w:rsidRPr="002E57D2">
        <w:rPr>
          <w:szCs w:val="28"/>
        </w:rPr>
        <w:t xml:space="preserve">нистрацией </w:t>
      </w:r>
      <w:r>
        <w:rPr>
          <w:szCs w:val="28"/>
        </w:rPr>
        <w:t xml:space="preserve">Здвинского сельсовета </w:t>
      </w:r>
      <w:r w:rsidRPr="002E57D2">
        <w:rPr>
          <w:szCs w:val="28"/>
        </w:rPr>
        <w:t>Здвинского района Новосибирской области.</w:t>
      </w:r>
    </w:p>
    <w:p w:rsidR="003369BE" w:rsidRDefault="003369BE" w:rsidP="00830A88">
      <w:pPr>
        <w:adjustRightInd w:val="0"/>
        <w:ind w:firstLine="720"/>
        <w:jc w:val="both"/>
        <w:outlineLvl w:val="1"/>
        <w:rPr>
          <w:sz w:val="28"/>
          <w:szCs w:val="28"/>
        </w:rPr>
      </w:pPr>
      <w:r w:rsidRPr="007000C5">
        <w:rPr>
          <w:sz w:val="28"/>
          <w:szCs w:val="28"/>
        </w:rPr>
        <w:t>7. Установить, что использование бюджетных ассигнований, предусмо</w:t>
      </w:r>
      <w:r w:rsidRPr="007000C5">
        <w:rPr>
          <w:sz w:val="28"/>
          <w:szCs w:val="28"/>
        </w:rPr>
        <w:t>т</w:t>
      </w:r>
      <w:r w:rsidRPr="007000C5">
        <w:rPr>
          <w:sz w:val="28"/>
          <w:szCs w:val="28"/>
        </w:rPr>
        <w:t>ренных главному распор</w:t>
      </w:r>
      <w:r>
        <w:rPr>
          <w:sz w:val="28"/>
          <w:szCs w:val="28"/>
        </w:rPr>
        <w:t xml:space="preserve">ядителю бюджетных средств Здвинского сельсовета Здвинского района </w:t>
      </w:r>
      <w:r w:rsidRPr="007000C5">
        <w:rPr>
          <w:sz w:val="28"/>
          <w:szCs w:val="28"/>
        </w:rPr>
        <w:t xml:space="preserve"> в целях реализации Указов Президента Российской Федер</w:t>
      </w:r>
      <w:r w:rsidRPr="007000C5">
        <w:rPr>
          <w:sz w:val="28"/>
          <w:szCs w:val="28"/>
        </w:rPr>
        <w:t>а</w:t>
      </w:r>
      <w:r w:rsidRPr="007000C5">
        <w:rPr>
          <w:sz w:val="28"/>
          <w:szCs w:val="28"/>
        </w:rPr>
        <w:t>ции от 7 мая 2012 года № 597 «О мероприятиях по реализации государственной социальной политики» в части повышения оплаты труда отдельных категорий работников, осуществляется в порядке, установленном Правительством Новос</w:t>
      </w:r>
      <w:r w:rsidRPr="007000C5">
        <w:rPr>
          <w:sz w:val="28"/>
          <w:szCs w:val="28"/>
        </w:rPr>
        <w:t>и</w:t>
      </w:r>
      <w:r w:rsidRPr="007000C5">
        <w:rPr>
          <w:sz w:val="28"/>
          <w:szCs w:val="28"/>
        </w:rPr>
        <w:t>бирской области.</w:t>
      </w:r>
    </w:p>
    <w:p w:rsidR="003369BE" w:rsidRPr="002E57D2" w:rsidRDefault="003369BE" w:rsidP="00830A88">
      <w:pPr>
        <w:adjustRightInd w:val="0"/>
        <w:ind w:firstLine="720"/>
        <w:jc w:val="both"/>
        <w:outlineLvl w:val="1"/>
        <w:rPr>
          <w:sz w:val="28"/>
          <w:szCs w:val="28"/>
        </w:rPr>
      </w:pPr>
    </w:p>
    <w:p w:rsidR="003369BE" w:rsidRPr="002E57D2" w:rsidRDefault="003369BE" w:rsidP="00C66C3E">
      <w:pPr>
        <w:pStyle w:val="BodyText"/>
        <w:widowControl w:val="0"/>
        <w:ind w:firstLine="709"/>
      </w:pPr>
    </w:p>
    <w:p w:rsidR="003369BE" w:rsidRPr="002E57D2" w:rsidRDefault="003369BE" w:rsidP="00F63C69">
      <w:pPr>
        <w:pStyle w:val="BodyText"/>
        <w:widowControl w:val="0"/>
        <w:ind w:left="1276" w:hanging="1276"/>
        <w:rPr>
          <w:b/>
        </w:rPr>
      </w:pPr>
      <w:r w:rsidRPr="002E57D2">
        <w:rPr>
          <w:b/>
        </w:rPr>
        <w:t>Статья 6. Особенности заключения и оплаты договоров (муниципальных контрактов)</w:t>
      </w:r>
    </w:p>
    <w:p w:rsidR="003369BE" w:rsidRPr="002E57D2" w:rsidRDefault="003369BE" w:rsidP="00F63C69">
      <w:pPr>
        <w:pStyle w:val="BodyText"/>
        <w:widowControl w:val="0"/>
        <w:ind w:left="1276" w:hanging="1276"/>
        <w:rPr>
          <w:b/>
        </w:rPr>
      </w:pPr>
    </w:p>
    <w:p w:rsidR="003369BE" w:rsidRPr="002E57D2" w:rsidRDefault="003369BE" w:rsidP="002562DE">
      <w:pPr>
        <w:pStyle w:val="BodyText"/>
        <w:widowControl w:val="0"/>
        <w:ind w:firstLine="709"/>
      </w:pPr>
      <w:r w:rsidRPr="002E57D2">
        <w:t xml:space="preserve">Установить, что органы местного самоуправления </w:t>
      </w:r>
      <w:r>
        <w:t xml:space="preserve">Здвинского сельсовета </w:t>
      </w:r>
      <w:r w:rsidRPr="002E57D2">
        <w:t>Здвинского района</w:t>
      </w:r>
      <w:r w:rsidRPr="002E57D2">
        <w:rPr>
          <w:szCs w:val="28"/>
        </w:rPr>
        <w:t xml:space="preserve"> Новосибирской области</w:t>
      </w:r>
      <w:r w:rsidRPr="002E57D2">
        <w:t xml:space="preserve">, муниципальные учреждения </w:t>
      </w:r>
      <w:r>
        <w:t>Здви</w:t>
      </w:r>
      <w:r>
        <w:t>н</w:t>
      </w:r>
      <w:r>
        <w:t xml:space="preserve">ского сельсовета </w:t>
      </w:r>
      <w:r w:rsidRPr="002E57D2">
        <w:t>Здвинского района</w:t>
      </w:r>
      <w:r>
        <w:t xml:space="preserve"> </w:t>
      </w:r>
      <w:r w:rsidRPr="002E57D2">
        <w:rPr>
          <w:szCs w:val="28"/>
        </w:rPr>
        <w:t xml:space="preserve">Новосибирской области </w:t>
      </w:r>
      <w:r w:rsidRPr="002E57D2">
        <w:t>при заключении договоров (муниципальных контрактов) вправе предусматривать авансовые пл</w:t>
      </w:r>
      <w:r w:rsidRPr="002E57D2">
        <w:t>а</w:t>
      </w:r>
      <w:r w:rsidRPr="002E57D2">
        <w:t>тежи:</w:t>
      </w:r>
    </w:p>
    <w:p w:rsidR="003369BE" w:rsidRPr="002E57D2" w:rsidRDefault="003369BE" w:rsidP="002562DE">
      <w:pPr>
        <w:pStyle w:val="BodyText"/>
        <w:widowControl w:val="0"/>
        <w:ind w:firstLine="709"/>
      </w:pPr>
      <w:r w:rsidRPr="002E57D2">
        <w:t>1) в размере 100 процентов суммы договора (муниципального контракта) – по договорам (муниципальным</w:t>
      </w:r>
      <w:r>
        <w:t xml:space="preserve"> </w:t>
      </w:r>
      <w:r w:rsidRPr="002E57D2">
        <w:t>контрактам):</w:t>
      </w:r>
    </w:p>
    <w:p w:rsidR="003369BE" w:rsidRPr="002E57D2" w:rsidRDefault="003369BE" w:rsidP="002562DE">
      <w:pPr>
        <w:pStyle w:val="BodyText"/>
        <w:widowControl w:val="0"/>
        <w:ind w:firstLine="709"/>
      </w:pPr>
      <w:r w:rsidRPr="002E57D2">
        <w:t>а)о предоставлении услуг связи, услуг проживания в гостинице;</w:t>
      </w:r>
    </w:p>
    <w:p w:rsidR="003369BE" w:rsidRPr="002E57D2" w:rsidRDefault="003369BE" w:rsidP="002562DE">
      <w:pPr>
        <w:pStyle w:val="BodyText"/>
        <w:widowControl w:val="0"/>
        <w:ind w:firstLine="709"/>
      </w:pPr>
      <w:r w:rsidRPr="002E57D2">
        <w:t>б)о подписке на печатные издания и об их приобретении;</w:t>
      </w:r>
    </w:p>
    <w:p w:rsidR="003369BE" w:rsidRPr="002E57D2" w:rsidRDefault="003369BE" w:rsidP="002562DE">
      <w:pPr>
        <w:pStyle w:val="BodyText"/>
        <w:widowControl w:val="0"/>
        <w:ind w:firstLine="709"/>
      </w:pPr>
      <w:r w:rsidRPr="002E57D2">
        <w:t>в) об обучении на курсах повышения квалификации;</w:t>
      </w:r>
    </w:p>
    <w:p w:rsidR="003369BE" w:rsidRPr="002E57D2" w:rsidRDefault="003369BE" w:rsidP="002562DE">
      <w:pPr>
        <w:pStyle w:val="BodyText"/>
        <w:widowControl w:val="0"/>
        <w:ind w:firstLine="709"/>
      </w:pPr>
      <w:r w:rsidRPr="002E57D2">
        <w:t>г) о</w:t>
      </w:r>
      <w:r>
        <w:t xml:space="preserve"> </w:t>
      </w:r>
      <w:r w:rsidRPr="002E57D2">
        <w:t>приобретении авиа- и железнодорожных билетов, путевок на санато</w:t>
      </w:r>
      <w:r w:rsidRPr="002E57D2">
        <w:t>р</w:t>
      </w:r>
      <w:r w:rsidRPr="002E57D2">
        <w:t>но-курортное лечение;</w:t>
      </w:r>
    </w:p>
    <w:p w:rsidR="003369BE" w:rsidRPr="002E57D2" w:rsidRDefault="003369BE" w:rsidP="002562DE">
      <w:pPr>
        <w:pStyle w:val="BodyText"/>
        <w:widowControl w:val="0"/>
        <w:ind w:firstLine="709"/>
      </w:pPr>
      <w:r w:rsidRPr="002E57D2">
        <w:t>д)страхования;</w:t>
      </w:r>
    </w:p>
    <w:p w:rsidR="003369BE" w:rsidRPr="002E57D2" w:rsidRDefault="003369BE" w:rsidP="00AA2E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E57D2">
        <w:rPr>
          <w:rFonts w:ascii="Times New Roman" w:hAnsi="Times New Roman"/>
          <w:sz w:val="28"/>
          <w:szCs w:val="28"/>
        </w:rPr>
        <w:t>е)аренды;</w:t>
      </w:r>
    </w:p>
    <w:p w:rsidR="003369BE" w:rsidRPr="002E57D2" w:rsidRDefault="003369BE" w:rsidP="00AA2E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E57D2">
        <w:rPr>
          <w:rFonts w:ascii="Times New Roman" w:hAnsi="Times New Roman"/>
          <w:sz w:val="28"/>
          <w:szCs w:val="28"/>
        </w:rPr>
        <w:t>ж) об оплате услуг по зачислению денежных средств(социальных выплат и пособий) на счета физических лиц;</w:t>
      </w:r>
    </w:p>
    <w:p w:rsidR="003369BE" w:rsidRPr="002E57D2" w:rsidRDefault="003369BE" w:rsidP="00AA2E9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E57D2">
        <w:rPr>
          <w:rFonts w:ascii="Times New Roman" w:hAnsi="Times New Roman"/>
          <w:sz w:val="28"/>
          <w:szCs w:val="28"/>
        </w:rPr>
        <w:t>з)об оплате нотариальных действий и иных услуг, оказываемых при ос</w:t>
      </w:r>
      <w:r w:rsidRPr="002E57D2">
        <w:rPr>
          <w:rFonts w:ascii="Times New Roman" w:hAnsi="Times New Roman"/>
          <w:sz w:val="28"/>
          <w:szCs w:val="28"/>
        </w:rPr>
        <w:t>у</w:t>
      </w:r>
      <w:r w:rsidRPr="002E57D2">
        <w:rPr>
          <w:rFonts w:ascii="Times New Roman" w:hAnsi="Times New Roman"/>
          <w:sz w:val="28"/>
          <w:szCs w:val="28"/>
        </w:rPr>
        <w:t>ществлении нотариальных действий;</w:t>
      </w:r>
    </w:p>
    <w:p w:rsidR="003369BE" w:rsidRPr="002E57D2" w:rsidRDefault="003369BE" w:rsidP="002562DE">
      <w:pPr>
        <w:pStyle w:val="BodyText"/>
        <w:widowControl w:val="0"/>
        <w:ind w:firstLine="709"/>
      </w:pPr>
      <w:r w:rsidRPr="002E57D2">
        <w:t xml:space="preserve">2) в размере </w:t>
      </w:r>
      <w:r>
        <w:t>100</w:t>
      </w:r>
      <w:r w:rsidRPr="002E57D2">
        <w:t xml:space="preserve">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3369BE" w:rsidRPr="002E57D2" w:rsidRDefault="003369BE" w:rsidP="002562DE">
      <w:pPr>
        <w:pStyle w:val="BodyText"/>
        <w:widowControl w:val="0"/>
        <w:ind w:firstLine="709"/>
      </w:pPr>
      <w:r w:rsidRPr="002E57D2">
        <w:t xml:space="preserve">3) в размере 20 процентов суммы договора (муниципального контракта), если иное не предусмотрено </w:t>
      </w:r>
      <w:r>
        <w:t xml:space="preserve">федеральным </w:t>
      </w:r>
      <w:r w:rsidRPr="002E57D2">
        <w:t>законодательством, -по остальным договорам (муниципальным контрактам).</w:t>
      </w:r>
    </w:p>
    <w:p w:rsidR="003369BE" w:rsidRPr="002E57D2" w:rsidRDefault="003369BE" w:rsidP="002562DE">
      <w:pPr>
        <w:pStyle w:val="BodyText"/>
        <w:widowControl w:val="0"/>
        <w:ind w:firstLine="709"/>
      </w:pPr>
      <w:r w:rsidRPr="002E57D2">
        <w:t xml:space="preserve">4) в размере 100 процентов суммы договора (муниципального контракта) - по распоряжению администрации </w:t>
      </w:r>
      <w:r>
        <w:t xml:space="preserve">Здвинского сельсовета </w:t>
      </w:r>
      <w:r w:rsidRPr="002E57D2">
        <w:t>Здвинского района</w:t>
      </w:r>
      <w:r w:rsidRPr="002E57D2">
        <w:rPr>
          <w:szCs w:val="28"/>
        </w:rPr>
        <w:t xml:space="preserve"> Н</w:t>
      </w:r>
      <w:r w:rsidRPr="002E57D2">
        <w:rPr>
          <w:szCs w:val="28"/>
        </w:rPr>
        <w:t>о</w:t>
      </w:r>
      <w:r w:rsidRPr="002E57D2">
        <w:rPr>
          <w:szCs w:val="28"/>
        </w:rPr>
        <w:t>восибирской области</w:t>
      </w:r>
      <w:r w:rsidRPr="002E57D2">
        <w:t>.</w:t>
      </w:r>
    </w:p>
    <w:p w:rsidR="003369BE" w:rsidRPr="002E57D2" w:rsidRDefault="003369BE" w:rsidP="002562DE">
      <w:pPr>
        <w:pStyle w:val="BodyText"/>
        <w:widowControl w:val="0"/>
        <w:ind w:firstLine="709"/>
      </w:pPr>
    </w:p>
    <w:p w:rsidR="003369BE" w:rsidRPr="005D601E" w:rsidRDefault="003369BE" w:rsidP="006B48FF">
      <w:pPr>
        <w:adjustRightInd w:val="0"/>
        <w:ind w:left="1276" w:hanging="1276"/>
        <w:jc w:val="both"/>
        <w:outlineLvl w:val="1"/>
        <w:rPr>
          <w:b/>
          <w:color w:val="000000"/>
          <w:sz w:val="28"/>
          <w:szCs w:val="28"/>
        </w:rPr>
      </w:pPr>
      <w:r w:rsidRPr="005D601E">
        <w:rPr>
          <w:b/>
          <w:color w:val="000000"/>
          <w:sz w:val="28"/>
          <w:szCs w:val="28"/>
        </w:rPr>
        <w:t>Статья 7. Особенности учета средств, поступающих во временное распор</w:t>
      </w:r>
      <w:r w:rsidRPr="005D601E">
        <w:rPr>
          <w:b/>
          <w:color w:val="000000"/>
          <w:sz w:val="28"/>
          <w:szCs w:val="28"/>
        </w:rPr>
        <w:t>я</w:t>
      </w:r>
      <w:r w:rsidRPr="005D601E">
        <w:rPr>
          <w:b/>
          <w:color w:val="000000"/>
          <w:sz w:val="28"/>
          <w:szCs w:val="28"/>
        </w:rPr>
        <w:t xml:space="preserve">жение муниципальных учреждений </w:t>
      </w:r>
      <w:r>
        <w:rPr>
          <w:b/>
          <w:color w:val="000000"/>
          <w:sz w:val="28"/>
          <w:szCs w:val="28"/>
        </w:rPr>
        <w:t xml:space="preserve">Здвинского сельсовета </w:t>
      </w:r>
      <w:r w:rsidRPr="005D601E">
        <w:rPr>
          <w:b/>
          <w:color w:val="000000"/>
          <w:sz w:val="28"/>
          <w:szCs w:val="28"/>
        </w:rPr>
        <w:t>Здви</w:t>
      </w:r>
      <w:r w:rsidRPr="005D601E">
        <w:rPr>
          <w:b/>
          <w:color w:val="000000"/>
          <w:sz w:val="28"/>
          <w:szCs w:val="28"/>
        </w:rPr>
        <w:t>н</w:t>
      </w:r>
      <w:r w:rsidRPr="005D601E">
        <w:rPr>
          <w:b/>
          <w:color w:val="000000"/>
          <w:sz w:val="28"/>
          <w:szCs w:val="28"/>
        </w:rPr>
        <w:t>ского района</w:t>
      </w:r>
      <w:r>
        <w:rPr>
          <w:b/>
          <w:color w:val="000000"/>
          <w:sz w:val="28"/>
          <w:szCs w:val="28"/>
        </w:rPr>
        <w:t xml:space="preserve"> </w:t>
      </w:r>
      <w:r w:rsidRPr="005D601E">
        <w:rPr>
          <w:b/>
          <w:color w:val="000000"/>
          <w:sz w:val="28"/>
          <w:szCs w:val="28"/>
        </w:rPr>
        <w:t>Новосибирской области</w:t>
      </w:r>
    </w:p>
    <w:p w:rsidR="003369BE" w:rsidRPr="005D601E" w:rsidRDefault="003369BE" w:rsidP="006B48FF">
      <w:pPr>
        <w:adjustRightInd w:val="0"/>
        <w:ind w:left="1276" w:hanging="1276"/>
        <w:jc w:val="both"/>
        <w:outlineLvl w:val="1"/>
        <w:rPr>
          <w:b/>
          <w:color w:val="000000"/>
          <w:sz w:val="28"/>
          <w:szCs w:val="28"/>
        </w:rPr>
      </w:pPr>
    </w:p>
    <w:p w:rsidR="003369BE" w:rsidRDefault="003369BE" w:rsidP="00EB63DD">
      <w:pPr>
        <w:adjustRightInd w:val="0"/>
        <w:ind w:firstLine="540"/>
        <w:jc w:val="both"/>
        <w:outlineLvl w:val="1"/>
        <w:rPr>
          <w:color w:val="000000"/>
          <w:sz w:val="28"/>
          <w:szCs w:val="28"/>
        </w:rPr>
      </w:pPr>
      <w:r w:rsidRPr="005D601E">
        <w:rPr>
          <w:color w:val="000000"/>
          <w:sz w:val="28"/>
          <w:szCs w:val="28"/>
        </w:rPr>
        <w:t>Установить, что средства, поступающие во временное распоряжение мун</w:t>
      </w:r>
      <w:r w:rsidRPr="005D601E">
        <w:rPr>
          <w:color w:val="000000"/>
          <w:sz w:val="28"/>
          <w:szCs w:val="28"/>
        </w:rPr>
        <w:t>и</w:t>
      </w:r>
      <w:r w:rsidRPr="005D601E">
        <w:rPr>
          <w:color w:val="000000"/>
          <w:sz w:val="28"/>
          <w:szCs w:val="28"/>
        </w:rPr>
        <w:t xml:space="preserve">ципальных учреждений </w:t>
      </w:r>
      <w:r>
        <w:rPr>
          <w:color w:val="000000"/>
          <w:sz w:val="28"/>
          <w:szCs w:val="28"/>
        </w:rPr>
        <w:t xml:space="preserve">Здвинского сельсовета </w:t>
      </w:r>
      <w:r w:rsidRPr="005D601E">
        <w:rPr>
          <w:color w:val="000000"/>
          <w:sz w:val="28"/>
          <w:szCs w:val="28"/>
        </w:rPr>
        <w:t>Здвинского района Новосиби</w:t>
      </w:r>
      <w:r w:rsidRPr="005D601E">
        <w:rPr>
          <w:color w:val="000000"/>
          <w:sz w:val="28"/>
          <w:szCs w:val="28"/>
        </w:rPr>
        <w:t>р</w:t>
      </w:r>
      <w:r w:rsidRPr="005D601E">
        <w:rPr>
          <w:color w:val="000000"/>
          <w:sz w:val="28"/>
          <w:szCs w:val="28"/>
        </w:rPr>
        <w:t>ской</w:t>
      </w:r>
      <w:r>
        <w:rPr>
          <w:color w:val="000000"/>
          <w:sz w:val="28"/>
          <w:szCs w:val="28"/>
        </w:rPr>
        <w:t xml:space="preserve"> области </w:t>
      </w:r>
      <w:r w:rsidRPr="005D601E">
        <w:rPr>
          <w:color w:val="000000"/>
          <w:sz w:val="28"/>
          <w:szCs w:val="28"/>
        </w:rPr>
        <w:t>,учитываются на лицевых счетах, открытых</w:t>
      </w:r>
      <w:r>
        <w:rPr>
          <w:color w:val="000000"/>
          <w:sz w:val="28"/>
          <w:szCs w:val="28"/>
        </w:rPr>
        <w:t xml:space="preserve"> </w:t>
      </w:r>
      <w:r w:rsidRPr="005D601E">
        <w:rPr>
          <w:color w:val="000000"/>
          <w:sz w:val="28"/>
          <w:szCs w:val="28"/>
        </w:rPr>
        <w:t>в УФК по Новосиби</w:t>
      </w:r>
      <w:r w:rsidRPr="005D601E">
        <w:rPr>
          <w:color w:val="000000"/>
          <w:sz w:val="28"/>
          <w:szCs w:val="28"/>
        </w:rPr>
        <w:t>р</w:t>
      </w:r>
      <w:r w:rsidRPr="005D601E">
        <w:rPr>
          <w:color w:val="000000"/>
          <w:sz w:val="28"/>
          <w:szCs w:val="28"/>
        </w:rPr>
        <w:t>ской области, в порядке установленном УФК.</w:t>
      </w:r>
    </w:p>
    <w:p w:rsidR="003369BE" w:rsidRPr="005D601E" w:rsidRDefault="003369BE" w:rsidP="00EB63DD">
      <w:pPr>
        <w:adjustRightInd w:val="0"/>
        <w:ind w:firstLine="540"/>
        <w:jc w:val="both"/>
        <w:outlineLvl w:val="1"/>
        <w:rPr>
          <w:color w:val="000000"/>
          <w:sz w:val="28"/>
          <w:szCs w:val="28"/>
        </w:rPr>
      </w:pPr>
    </w:p>
    <w:p w:rsidR="003369BE" w:rsidRPr="005D601E" w:rsidRDefault="003369BE" w:rsidP="00EB63DD">
      <w:pPr>
        <w:adjustRightInd w:val="0"/>
        <w:ind w:firstLine="540"/>
        <w:jc w:val="both"/>
        <w:outlineLvl w:val="1"/>
        <w:rPr>
          <w:color w:val="000000"/>
          <w:sz w:val="28"/>
          <w:szCs w:val="28"/>
        </w:rPr>
      </w:pPr>
    </w:p>
    <w:p w:rsidR="003369BE" w:rsidRPr="002E57D2" w:rsidRDefault="003369BE" w:rsidP="002F13A5">
      <w:pPr>
        <w:adjustRightInd w:val="0"/>
        <w:ind w:left="1276" w:hanging="1276"/>
        <w:jc w:val="both"/>
        <w:outlineLvl w:val="1"/>
        <w:rPr>
          <w:b/>
          <w:sz w:val="28"/>
          <w:szCs w:val="28"/>
        </w:rPr>
      </w:pPr>
      <w:r w:rsidRPr="002E57D2">
        <w:rPr>
          <w:b/>
          <w:sz w:val="28"/>
          <w:szCs w:val="28"/>
        </w:rPr>
        <w:t>Статья 8. Особенности доведения лимитов бюджетных обязательств и сан</w:t>
      </w:r>
      <w:r w:rsidRPr="002E57D2">
        <w:rPr>
          <w:b/>
          <w:sz w:val="28"/>
          <w:szCs w:val="28"/>
        </w:rPr>
        <w:t>к</w:t>
      </w:r>
      <w:r w:rsidRPr="002E57D2">
        <w:rPr>
          <w:b/>
          <w:sz w:val="28"/>
          <w:szCs w:val="28"/>
        </w:rPr>
        <w:t>ционирования оплаты денежных обязательств</w:t>
      </w:r>
    </w:p>
    <w:p w:rsidR="003369BE" w:rsidRPr="002E57D2" w:rsidRDefault="003369BE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3369BE" w:rsidRPr="002E57D2" w:rsidRDefault="003369BE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2E57D2">
        <w:rPr>
          <w:sz w:val="28"/>
          <w:szCs w:val="28"/>
        </w:rPr>
        <w:t>1. Установить, что при отсутствии нормативного правового</w:t>
      </w:r>
      <w:r>
        <w:rPr>
          <w:sz w:val="28"/>
          <w:szCs w:val="28"/>
        </w:rPr>
        <w:t xml:space="preserve"> акта Здвинского сельсовета </w:t>
      </w:r>
      <w:r w:rsidRPr="002E57D2">
        <w:rPr>
          <w:sz w:val="28"/>
          <w:szCs w:val="28"/>
        </w:rPr>
        <w:t xml:space="preserve"> Здвинского района Новосибирской области, устанавливающего ра</w:t>
      </w:r>
      <w:r w:rsidRPr="002E57D2">
        <w:rPr>
          <w:sz w:val="28"/>
          <w:szCs w:val="28"/>
        </w:rPr>
        <w:t>с</w:t>
      </w:r>
      <w:r w:rsidRPr="002E57D2">
        <w:rPr>
          <w:sz w:val="28"/>
          <w:szCs w:val="28"/>
        </w:rPr>
        <w:t xml:space="preserve">ходные обязательства </w:t>
      </w:r>
      <w:r>
        <w:rPr>
          <w:sz w:val="28"/>
          <w:szCs w:val="28"/>
        </w:rPr>
        <w:t xml:space="preserve">Здвинского сельсовета </w:t>
      </w:r>
      <w:r w:rsidRPr="002E57D2">
        <w:rPr>
          <w:sz w:val="28"/>
          <w:szCs w:val="28"/>
        </w:rPr>
        <w:t xml:space="preserve">Здвинского района Новосибирской области, доведение лимитов бюджетных обязательств </w:t>
      </w:r>
      <w:r>
        <w:rPr>
          <w:sz w:val="28"/>
          <w:szCs w:val="28"/>
        </w:rPr>
        <w:t>по таким расходам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жета Здвинского сельсовета </w:t>
      </w:r>
      <w:r w:rsidRPr="002E57D2">
        <w:rPr>
          <w:sz w:val="28"/>
          <w:szCs w:val="28"/>
        </w:rPr>
        <w:t xml:space="preserve"> до получателей средств бюд</w:t>
      </w:r>
      <w:r>
        <w:rPr>
          <w:sz w:val="28"/>
          <w:szCs w:val="28"/>
        </w:rPr>
        <w:t xml:space="preserve">жета поселения </w:t>
      </w:r>
      <w:r w:rsidRPr="002E57D2">
        <w:rPr>
          <w:sz w:val="28"/>
          <w:szCs w:val="28"/>
        </w:rPr>
        <w:t xml:space="preserve"> осущ</w:t>
      </w:r>
      <w:r w:rsidRPr="002E57D2">
        <w:rPr>
          <w:sz w:val="28"/>
          <w:szCs w:val="28"/>
        </w:rPr>
        <w:t>е</w:t>
      </w:r>
      <w:r w:rsidRPr="002E57D2">
        <w:rPr>
          <w:sz w:val="28"/>
          <w:szCs w:val="28"/>
        </w:rPr>
        <w:t xml:space="preserve">ствляется администрацией </w:t>
      </w:r>
      <w:r>
        <w:rPr>
          <w:sz w:val="28"/>
          <w:szCs w:val="28"/>
        </w:rPr>
        <w:t xml:space="preserve">Здвинского сельсовета </w:t>
      </w:r>
      <w:r w:rsidRPr="002E57D2">
        <w:rPr>
          <w:sz w:val="28"/>
          <w:szCs w:val="28"/>
        </w:rPr>
        <w:t>Здвинского района Новос</w:t>
      </w:r>
      <w:r w:rsidRPr="002E57D2">
        <w:rPr>
          <w:sz w:val="28"/>
          <w:szCs w:val="28"/>
        </w:rPr>
        <w:t>и</w:t>
      </w:r>
      <w:r w:rsidRPr="002E57D2">
        <w:rPr>
          <w:sz w:val="28"/>
          <w:szCs w:val="28"/>
        </w:rPr>
        <w:t>бирской области после принятия соответствующего нормативного правового а</w:t>
      </w:r>
      <w:r w:rsidRPr="002E57D2">
        <w:rPr>
          <w:sz w:val="28"/>
          <w:szCs w:val="28"/>
        </w:rPr>
        <w:t>к</w:t>
      </w:r>
      <w:r w:rsidRPr="002E57D2">
        <w:rPr>
          <w:sz w:val="28"/>
          <w:szCs w:val="28"/>
        </w:rPr>
        <w:t>та</w:t>
      </w:r>
      <w:r>
        <w:rPr>
          <w:sz w:val="28"/>
          <w:szCs w:val="28"/>
        </w:rPr>
        <w:t xml:space="preserve"> Здвинского сельсовета </w:t>
      </w:r>
      <w:r w:rsidRPr="002E57D2">
        <w:rPr>
          <w:sz w:val="28"/>
          <w:szCs w:val="28"/>
        </w:rPr>
        <w:t xml:space="preserve"> Здвинского района Новосибирской области.</w:t>
      </w:r>
    </w:p>
    <w:p w:rsidR="003369BE" w:rsidRPr="002E57D2" w:rsidRDefault="003369BE" w:rsidP="00D16CF3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7000C5">
        <w:rPr>
          <w:sz w:val="28"/>
          <w:szCs w:val="28"/>
        </w:rPr>
        <w:t>2. Установить, что при отсутствии нормативного правового акта админис</w:t>
      </w:r>
      <w:r w:rsidRPr="007000C5">
        <w:rPr>
          <w:sz w:val="28"/>
          <w:szCs w:val="28"/>
        </w:rPr>
        <w:t>т</w:t>
      </w:r>
      <w:r w:rsidRPr="007000C5">
        <w:rPr>
          <w:sz w:val="28"/>
          <w:szCs w:val="28"/>
        </w:rPr>
        <w:t xml:space="preserve">рации </w:t>
      </w:r>
      <w:r>
        <w:rPr>
          <w:sz w:val="28"/>
          <w:szCs w:val="28"/>
        </w:rPr>
        <w:t xml:space="preserve">Здвинского сельсовета </w:t>
      </w:r>
      <w:r w:rsidRPr="007000C5">
        <w:rPr>
          <w:sz w:val="28"/>
          <w:szCs w:val="28"/>
        </w:rPr>
        <w:t xml:space="preserve">Здвинского района, регламентирующего порядок исполнения расходного обязательства </w:t>
      </w:r>
      <w:r>
        <w:rPr>
          <w:sz w:val="28"/>
          <w:szCs w:val="28"/>
        </w:rPr>
        <w:t xml:space="preserve">Здвинского сельсовета </w:t>
      </w:r>
      <w:r w:rsidRPr="007000C5">
        <w:rPr>
          <w:sz w:val="28"/>
          <w:szCs w:val="28"/>
        </w:rPr>
        <w:t xml:space="preserve">Здвинского района Новосибирской области, санкционирование оплаты денежных обязательств по нему осуществляется администрацией </w:t>
      </w:r>
      <w:r>
        <w:rPr>
          <w:sz w:val="28"/>
          <w:szCs w:val="28"/>
        </w:rPr>
        <w:t xml:space="preserve">Здвинского сельсовета </w:t>
      </w:r>
      <w:r w:rsidRPr="007000C5">
        <w:rPr>
          <w:sz w:val="28"/>
          <w:szCs w:val="28"/>
        </w:rPr>
        <w:t>Здвинского района Новосибирской области после принятия соответствующего нормативного прав</w:t>
      </w:r>
      <w:r w:rsidRPr="007000C5">
        <w:rPr>
          <w:sz w:val="28"/>
          <w:szCs w:val="28"/>
        </w:rPr>
        <w:t>о</w:t>
      </w:r>
      <w:r w:rsidRPr="007000C5">
        <w:rPr>
          <w:sz w:val="28"/>
          <w:szCs w:val="28"/>
        </w:rPr>
        <w:t xml:space="preserve">вого акта </w:t>
      </w:r>
      <w:r>
        <w:rPr>
          <w:sz w:val="28"/>
          <w:szCs w:val="28"/>
        </w:rPr>
        <w:t xml:space="preserve">Здвинского сельсовета </w:t>
      </w:r>
      <w:r w:rsidRPr="007000C5">
        <w:rPr>
          <w:sz w:val="28"/>
          <w:szCs w:val="28"/>
        </w:rPr>
        <w:t>Здвинского района Новосибирской области.</w:t>
      </w:r>
    </w:p>
    <w:p w:rsidR="003369BE" w:rsidRDefault="003369BE" w:rsidP="00EC2B85">
      <w:pPr>
        <w:adjustRightInd w:val="0"/>
        <w:jc w:val="both"/>
        <w:rPr>
          <w:sz w:val="28"/>
          <w:szCs w:val="28"/>
        </w:rPr>
      </w:pPr>
    </w:p>
    <w:p w:rsidR="003369BE" w:rsidRDefault="003369BE" w:rsidP="00EC2B85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3369BE" w:rsidRDefault="003369BE" w:rsidP="000D15AE">
      <w:pPr>
        <w:adjustRightInd w:val="0"/>
        <w:ind w:left="1418" w:hanging="14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A14283">
        <w:rPr>
          <w:b/>
          <w:sz w:val="28"/>
          <w:szCs w:val="28"/>
        </w:rPr>
        <w:t>Стать</w:t>
      </w:r>
      <w:r>
        <w:rPr>
          <w:b/>
          <w:sz w:val="28"/>
          <w:szCs w:val="28"/>
        </w:rPr>
        <w:t>я 09</w:t>
      </w:r>
      <w:r w:rsidRPr="00A14283">
        <w:rPr>
          <w:b/>
          <w:sz w:val="28"/>
          <w:szCs w:val="28"/>
        </w:rPr>
        <w:t>. Иные межбюджетные тра</w:t>
      </w:r>
      <w:r>
        <w:rPr>
          <w:b/>
          <w:sz w:val="28"/>
          <w:szCs w:val="28"/>
        </w:rPr>
        <w:t>нсферты из средств местного бюджета</w:t>
      </w:r>
    </w:p>
    <w:p w:rsidR="003369BE" w:rsidRPr="00A14283" w:rsidRDefault="003369BE" w:rsidP="00EC2B85">
      <w:pPr>
        <w:adjustRightInd w:val="0"/>
        <w:jc w:val="both"/>
        <w:rPr>
          <w:b/>
          <w:sz w:val="28"/>
          <w:szCs w:val="28"/>
        </w:rPr>
      </w:pPr>
    </w:p>
    <w:p w:rsidR="003369BE" w:rsidRPr="00A14283" w:rsidRDefault="003369BE" w:rsidP="000D15AE">
      <w:pPr>
        <w:adjustRightInd w:val="0"/>
        <w:ind w:firstLine="540"/>
        <w:jc w:val="both"/>
        <w:rPr>
          <w:b/>
          <w:sz w:val="28"/>
          <w:szCs w:val="28"/>
        </w:rPr>
      </w:pPr>
    </w:p>
    <w:p w:rsidR="003369BE" w:rsidRDefault="003369BE" w:rsidP="000D15AE">
      <w:pPr>
        <w:adjustRightInd w:val="0"/>
        <w:ind w:firstLine="540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1. Утвердить объем иных межбюджетн</w:t>
      </w:r>
      <w:r>
        <w:rPr>
          <w:sz w:val="28"/>
          <w:szCs w:val="28"/>
        </w:rPr>
        <w:t xml:space="preserve">ых трансфертов из бюджета </w:t>
      </w:r>
      <w:r w:rsidRPr="00A14283">
        <w:rPr>
          <w:sz w:val="28"/>
          <w:szCs w:val="28"/>
        </w:rPr>
        <w:t xml:space="preserve"> бюдж</w:t>
      </w:r>
      <w:r w:rsidRPr="00A14283">
        <w:rPr>
          <w:sz w:val="28"/>
          <w:szCs w:val="28"/>
        </w:rPr>
        <w:t>е</w:t>
      </w:r>
      <w:r>
        <w:rPr>
          <w:sz w:val="28"/>
          <w:szCs w:val="28"/>
        </w:rPr>
        <w:t xml:space="preserve">там Здвинского сельсовета Здвинского района Новосибирской области  </w:t>
      </w:r>
      <w:r w:rsidRPr="002E57D2">
        <w:rPr>
          <w:sz w:val="28"/>
          <w:szCs w:val="28"/>
        </w:rPr>
        <w:t>на 202</w:t>
      </w:r>
      <w:r>
        <w:rPr>
          <w:sz w:val="28"/>
          <w:szCs w:val="28"/>
        </w:rPr>
        <w:t>1</w:t>
      </w:r>
      <w:r w:rsidRPr="002E57D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27,0 </w:t>
      </w:r>
      <w:r w:rsidRPr="002E57D2">
        <w:rPr>
          <w:sz w:val="28"/>
          <w:szCs w:val="28"/>
        </w:rPr>
        <w:t>тыс. рублей, на 202</w:t>
      </w:r>
      <w:r>
        <w:rPr>
          <w:sz w:val="28"/>
          <w:szCs w:val="28"/>
        </w:rPr>
        <w:t>2</w:t>
      </w:r>
      <w:r w:rsidRPr="002E57D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27,0 </w:t>
      </w:r>
      <w:r w:rsidRPr="002E57D2">
        <w:rPr>
          <w:sz w:val="28"/>
          <w:szCs w:val="28"/>
        </w:rPr>
        <w:t>тыс. рублей, на 202</w:t>
      </w:r>
      <w:r>
        <w:rPr>
          <w:sz w:val="28"/>
          <w:szCs w:val="28"/>
        </w:rPr>
        <w:t>3</w:t>
      </w:r>
      <w:r w:rsidRPr="002E57D2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27,0 </w:t>
      </w:r>
      <w:r w:rsidRPr="002E57D2">
        <w:rPr>
          <w:sz w:val="28"/>
          <w:szCs w:val="28"/>
        </w:rPr>
        <w:t>тыс. рублей.</w:t>
      </w:r>
    </w:p>
    <w:p w:rsidR="003369BE" w:rsidRPr="00EC2B85" w:rsidRDefault="003369BE" w:rsidP="00EC2B85">
      <w:pPr>
        <w:adjustRightInd w:val="0"/>
        <w:spacing w:line="240" w:lineRule="atLeast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44D10">
        <w:rPr>
          <w:sz w:val="28"/>
          <w:szCs w:val="28"/>
        </w:rPr>
        <w:t xml:space="preserve">2. Утвердить цели предоставления и распределения иных межбюджетных трансфертов из бюджета </w:t>
      </w:r>
      <w:r>
        <w:rPr>
          <w:bCs/>
          <w:sz w:val="28"/>
          <w:szCs w:val="28"/>
        </w:rPr>
        <w:t xml:space="preserve">Здвинского  </w:t>
      </w:r>
      <w:r w:rsidRPr="00E44D10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Новосиби</w:t>
      </w:r>
      <w:r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ской области</w:t>
      </w:r>
      <w:r w:rsidRPr="00E44D10">
        <w:rPr>
          <w:bCs/>
          <w:sz w:val="28"/>
          <w:szCs w:val="28"/>
        </w:rPr>
        <w:t>:</w:t>
      </w:r>
    </w:p>
    <w:p w:rsidR="003369BE" w:rsidRPr="00E44D10" w:rsidRDefault="003369BE" w:rsidP="00EC2B85">
      <w:pPr>
        <w:adjustRightInd w:val="0"/>
        <w:ind w:firstLine="540"/>
        <w:jc w:val="both"/>
        <w:outlineLvl w:val="1"/>
        <w:rPr>
          <w:sz w:val="28"/>
          <w:szCs w:val="28"/>
        </w:rPr>
      </w:pPr>
      <w:r w:rsidRPr="00E44D10">
        <w:rPr>
          <w:sz w:val="28"/>
          <w:szCs w:val="28"/>
        </w:rPr>
        <w:t xml:space="preserve"> -на осуществление внешнего муниципального финансового контроля рев</w:t>
      </w:r>
      <w:r w:rsidRPr="00E44D10">
        <w:rPr>
          <w:sz w:val="28"/>
          <w:szCs w:val="28"/>
        </w:rPr>
        <w:t>и</w:t>
      </w:r>
      <w:r w:rsidRPr="00E44D10">
        <w:rPr>
          <w:sz w:val="28"/>
          <w:szCs w:val="28"/>
        </w:rPr>
        <w:t>зионной комиссией Здвинского района Новосибирской области</w:t>
      </w:r>
      <w:r w:rsidRPr="00E44D10">
        <w:rPr>
          <w:bCs/>
          <w:sz w:val="28"/>
          <w:szCs w:val="28"/>
        </w:rPr>
        <w:t xml:space="preserve"> согласно </w:t>
      </w:r>
      <w:r w:rsidRPr="00E44D10">
        <w:rPr>
          <w:b/>
          <w:bCs/>
          <w:sz w:val="28"/>
          <w:szCs w:val="28"/>
        </w:rPr>
        <w:t>пр</w:t>
      </w:r>
      <w:r w:rsidRPr="00E44D10">
        <w:rPr>
          <w:b/>
          <w:bCs/>
          <w:sz w:val="28"/>
          <w:szCs w:val="28"/>
        </w:rPr>
        <w:t>и</w:t>
      </w:r>
      <w:r w:rsidRPr="00E44D10">
        <w:rPr>
          <w:b/>
          <w:bCs/>
          <w:sz w:val="28"/>
          <w:szCs w:val="28"/>
        </w:rPr>
        <w:t xml:space="preserve">ложению </w:t>
      </w:r>
      <w:r>
        <w:rPr>
          <w:b/>
          <w:bCs/>
          <w:sz w:val="28"/>
          <w:szCs w:val="28"/>
        </w:rPr>
        <w:t xml:space="preserve">7 </w:t>
      </w:r>
      <w:r w:rsidRPr="00E44D10">
        <w:rPr>
          <w:bCs/>
          <w:sz w:val="28"/>
          <w:szCs w:val="28"/>
        </w:rPr>
        <w:t>к настоящему Решению</w:t>
      </w:r>
    </w:p>
    <w:p w:rsidR="003369BE" w:rsidRDefault="003369BE" w:rsidP="00EC2B85">
      <w:pPr>
        <w:adjustRightInd w:val="0"/>
        <w:spacing w:line="240" w:lineRule="atLeast"/>
        <w:ind w:firstLine="540"/>
        <w:jc w:val="both"/>
        <w:outlineLvl w:val="1"/>
        <w:rPr>
          <w:sz w:val="28"/>
          <w:szCs w:val="28"/>
        </w:rPr>
      </w:pPr>
      <w:r w:rsidRPr="00E44D10">
        <w:rPr>
          <w:sz w:val="28"/>
          <w:szCs w:val="28"/>
        </w:rPr>
        <w:t>Предоставление вышеуказанных иных межбюджетных трансфертов, пр</w:t>
      </w:r>
      <w:r w:rsidRPr="00E44D10">
        <w:rPr>
          <w:sz w:val="28"/>
          <w:szCs w:val="28"/>
        </w:rPr>
        <w:t>е</w:t>
      </w:r>
      <w:r w:rsidRPr="00E44D10">
        <w:rPr>
          <w:sz w:val="28"/>
          <w:szCs w:val="28"/>
        </w:rPr>
        <w:t xml:space="preserve">доставляемых из бюджета </w:t>
      </w:r>
      <w:r>
        <w:rPr>
          <w:bCs/>
          <w:sz w:val="28"/>
          <w:szCs w:val="28"/>
        </w:rPr>
        <w:t xml:space="preserve">Здвинского </w:t>
      </w:r>
      <w:r w:rsidRPr="00E44D1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Pr="00E44D10">
        <w:rPr>
          <w:sz w:val="28"/>
          <w:szCs w:val="28"/>
        </w:rPr>
        <w:t>Здвинского района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Новос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бирской области</w:t>
      </w:r>
      <w:r w:rsidRPr="00E44D10">
        <w:rPr>
          <w:sz w:val="28"/>
          <w:szCs w:val="28"/>
        </w:rPr>
        <w:t>, осуществляется в соответствии с Порядком о передаче ревиз</w:t>
      </w:r>
      <w:r w:rsidRPr="00E44D10">
        <w:rPr>
          <w:sz w:val="28"/>
          <w:szCs w:val="28"/>
        </w:rPr>
        <w:t>и</w:t>
      </w:r>
      <w:r w:rsidRPr="00E44D10">
        <w:rPr>
          <w:sz w:val="28"/>
          <w:szCs w:val="28"/>
        </w:rPr>
        <w:t>онной комиссии Здвинского района Новосибирской области полномочий по осуществлению внешнего муниципального финансового контроля.</w:t>
      </w:r>
    </w:p>
    <w:p w:rsidR="003369BE" w:rsidRPr="00E44D10" w:rsidRDefault="003369BE" w:rsidP="00EC2B85">
      <w:pPr>
        <w:adjustRightInd w:val="0"/>
        <w:spacing w:line="240" w:lineRule="atLeast"/>
        <w:ind w:firstLine="540"/>
        <w:jc w:val="both"/>
        <w:outlineLvl w:val="1"/>
        <w:rPr>
          <w:sz w:val="28"/>
          <w:szCs w:val="28"/>
        </w:rPr>
      </w:pPr>
    </w:p>
    <w:p w:rsidR="003369BE" w:rsidRPr="002E57D2" w:rsidRDefault="003369BE" w:rsidP="000D15AE">
      <w:pPr>
        <w:adjustRightInd w:val="0"/>
        <w:ind w:firstLine="540"/>
        <w:jc w:val="both"/>
        <w:rPr>
          <w:sz w:val="28"/>
          <w:szCs w:val="28"/>
        </w:rPr>
      </w:pPr>
    </w:p>
    <w:p w:rsidR="003369BE" w:rsidRDefault="003369BE" w:rsidP="00EA41B6">
      <w:pPr>
        <w:pStyle w:val="BodyText"/>
        <w:widowControl w:val="0"/>
        <w:ind w:left="1418" w:hanging="1418"/>
        <w:rPr>
          <w:b/>
        </w:rPr>
      </w:pPr>
      <w:r>
        <w:rPr>
          <w:b/>
          <w:color w:val="000000"/>
        </w:rPr>
        <w:t>Статья 10</w:t>
      </w:r>
      <w:r w:rsidRPr="00544B5E">
        <w:rPr>
          <w:b/>
          <w:color w:val="000000"/>
        </w:rPr>
        <w:t xml:space="preserve">. Бюджетные ассигнования на капитальные вложения из бюджета </w:t>
      </w:r>
      <w:r>
        <w:rPr>
          <w:b/>
        </w:rPr>
        <w:t xml:space="preserve">Здвинского сельсовета Здвинского района </w:t>
      </w:r>
    </w:p>
    <w:p w:rsidR="003369BE" w:rsidRPr="002E57D2" w:rsidRDefault="003369BE" w:rsidP="00EA41B6">
      <w:pPr>
        <w:pStyle w:val="BodyText"/>
        <w:widowControl w:val="0"/>
        <w:ind w:left="1418" w:hanging="1418"/>
        <w:rPr>
          <w:b/>
        </w:rPr>
      </w:pPr>
    </w:p>
    <w:p w:rsidR="003369BE" w:rsidRDefault="003369BE" w:rsidP="00EA41B6">
      <w:pPr>
        <w:pStyle w:val="BodyText"/>
        <w:widowControl w:val="0"/>
        <w:ind w:firstLine="540"/>
      </w:pPr>
      <w:r w:rsidRPr="002E57D2">
        <w:t>1. Утвердить распределение ассигнований на капиталь</w:t>
      </w:r>
      <w:r>
        <w:t xml:space="preserve">ные вложения из бюджета Здвинского сельсовета Здвинского района Новосибирской области </w:t>
      </w:r>
      <w:r w:rsidRPr="002E57D2">
        <w:t xml:space="preserve"> по направлениям и объектам</w:t>
      </w:r>
      <w:r>
        <w:t xml:space="preserve"> </w:t>
      </w:r>
      <w:r w:rsidRPr="002E57D2">
        <w:t>в 202</w:t>
      </w:r>
      <w:r>
        <w:t>1</w:t>
      </w:r>
      <w:r w:rsidRPr="002E57D2">
        <w:t xml:space="preserve"> году и плановом периоде 202</w:t>
      </w:r>
      <w:r>
        <w:t>2</w:t>
      </w:r>
      <w:r w:rsidRPr="002E57D2">
        <w:t xml:space="preserve"> и 202</w:t>
      </w:r>
      <w:r>
        <w:t>3</w:t>
      </w:r>
      <w:r w:rsidRPr="002E57D2">
        <w:t xml:space="preserve"> годов с</w:t>
      </w:r>
      <w:r w:rsidRPr="002E57D2">
        <w:t>о</w:t>
      </w:r>
      <w:r w:rsidRPr="002E57D2">
        <w:t xml:space="preserve">гласно </w:t>
      </w:r>
      <w:r w:rsidRPr="002E57D2">
        <w:rPr>
          <w:b/>
        </w:rPr>
        <w:t xml:space="preserve">приложению </w:t>
      </w:r>
      <w:r>
        <w:rPr>
          <w:b/>
        </w:rPr>
        <w:t>08</w:t>
      </w:r>
      <w:r w:rsidRPr="002E57D2">
        <w:t xml:space="preserve"> к настоящему Решению.</w:t>
      </w:r>
    </w:p>
    <w:p w:rsidR="003369BE" w:rsidRDefault="003369BE" w:rsidP="007701EA">
      <w:pPr>
        <w:adjustRightInd w:val="0"/>
        <w:ind w:firstLine="540"/>
        <w:jc w:val="both"/>
        <w:rPr>
          <w:sz w:val="28"/>
          <w:szCs w:val="28"/>
        </w:rPr>
      </w:pPr>
    </w:p>
    <w:p w:rsidR="003369BE" w:rsidRPr="002E57D2" w:rsidRDefault="003369BE" w:rsidP="00EA41B6">
      <w:pPr>
        <w:pStyle w:val="BodyText"/>
        <w:widowControl w:val="0"/>
        <w:rPr>
          <w:b/>
        </w:rPr>
      </w:pPr>
      <w:r w:rsidRPr="002E57D2">
        <w:rPr>
          <w:b/>
        </w:rPr>
        <w:t>Статья 1</w:t>
      </w:r>
      <w:r>
        <w:rPr>
          <w:b/>
        </w:rPr>
        <w:t xml:space="preserve">1. </w:t>
      </w:r>
      <w:r w:rsidRPr="002E57D2">
        <w:rPr>
          <w:b/>
        </w:rPr>
        <w:t>Источники финанс</w:t>
      </w:r>
      <w:r>
        <w:rPr>
          <w:b/>
        </w:rPr>
        <w:t xml:space="preserve">ирования дефицита бюджета Здвинского сельсовета Здвинского района Новосибирской области </w:t>
      </w:r>
    </w:p>
    <w:p w:rsidR="003369BE" w:rsidRPr="002E57D2" w:rsidRDefault="003369BE" w:rsidP="00EA41B6">
      <w:pPr>
        <w:pStyle w:val="BodyText"/>
        <w:widowControl w:val="0"/>
        <w:rPr>
          <w:b/>
        </w:rPr>
      </w:pPr>
    </w:p>
    <w:p w:rsidR="003369BE" w:rsidRPr="002E57D2" w:rsidRDefault="003369BE" w:rsidP="00EA41B6">
      <w:pPr>
        <w:pStyle w:val="BodyText"/>
        <w:widowControl w:val="0"/>
        <w:ind w:firstLine="540"/>
      </w:pPr>
      <w:r w:rsidRPr="002E57D2">
        <w:t xml:space="preserve">Установить источники финансирования дефицита бюджета </w:t>
      </w:r>
      <w:r>
        <w:t xml:space="preserve">Здвинского сельсовета </w:t>
      </w:r>
      <w:r w:rsidRPr="002E57D2">
        <w:t>Здвинского района</w:t>
      </w:r>
      <w:r w:rsidRPr="002E57D2">
        <w:rPr>
          <w:szCs w:val="28"/>
        </w:rPr>
        <w:t xml:space="preserve"> Новосибирской области</w:t>
      </w:r>
      <w:r>
        <w:rPr>
          <w:szCs w:val="28"/>
        </w:rPr>
        <w:t xml:space="preserve"> </w:t>
      </w:r>
      <w:r>
        <w:t>на 2021 год и плановый период  2022 и 2023 годов</w:t>
      </w:r>
      <w:r w:rsidRPr="002E57D2">
        <w:t xml:space="preserve"> согласно </w:t>
      </w:r>
      <w:r w:rsidRPr="002E57D2">
        <w:rPr>
          <w:b/>
        </w:rPr>
        <w:t>приложению</w:t>
      </w:r>
      <w:r>
        <w:rPr>
          <w:b/>
        </w:rPr>
        <w:t xml:space="preserve"> 09</w:t>
      </w:r>
      <w:r w:rsidRPr="002E57D2">
        <w:t xml:space="preserve"> к настоящему Решению.</w:t>
      </w:r>
    </w:p>
    <w:p w:rsidR="003369BE" w:rsidRDefault="003369BE" w:rsidP="00FD45B8">
      <w:pPr>
        <w:pStyle w:val="BodyText"/>
        <w:widowControl w:val="0"/>
        <w:rPr>
          <w:b/>
        </w:rPr>
      </w:pPr>
    </w:p>
    <w:p w:rsidR="003369BE" w:rsidRPr="002E57D2" w:rsidRDefault="003369BE" w:rsidP="00FD45B8">
      <w:pPr>
        <w:pStyle w:val="BodyText"/>
        <w:widowControl w:val="0"/>
        <w:rPr>
          <w:b/>
        </w:rPr>
      </w:pPr>
    </w:p>
    <w:p w:rsidR="003369BE" w:rsidRPr="002E57D2" w:rsidRDefault="003369BE" w:rsidP="00A174BD">
      <w:pPr>
        <w:pStyle w:val="BodyText"/>
        <w:widowControl w:val="0"/>
        <w:rPr>
          <w:b/>
        </w:rPr>
      </w:pPr>
      <w:r w:rsidRPr="002E57D2">
        <w:rPr>
          <w:b/>
        </w:rPr>
        <w:t>Статья 1</w:t>
      </w:r>
      <w:r>
        <w:rPr>
          <w:b/>
        </w:rPr>
        <w:t>2</w:t>
      </w:r>
      <w:r w:rsidRPr="002E57D2">
        <w:rPr>
          <w:b/>
        </w:rPr>
        <w:t xml:space="preserve">. Муниципальные внутренние заимствования </w:t>
      </w:r>
      <w:r>
        <w:rPr>
          <w:b/>
        </w:rPr>
        <w:t>Здвинского сельс</w:t>
      </w:r>
      <w:r>
        <w:rPr>
          <w:b/>
        </w:rPr>
        <w:t>о</w:t>
      </w:r>
      <w:r>
        <w:rPr>
          <w:b/>
        </w:rPr>
        <w:t xml:space="preserve">вета </w:t>
      </w:r>
      <w:r w:rsidRPr="002E57D2">
        <w:rPr>
          <w:b/>
        </w:rPr>
        <w:t>Здвинского района</w:t>
      </w:r>
    </w:p>
    <w:p w:rsidR="003369BE" w:rsidRPr="002E57D2" w:rsidRDefault="003369BE" w:rsidP="00A174BD">
      <w:pPr>
        <w:pStyle w:val="BodyText"/>
        <w:widowControl w:val="0"/>
        <w:rPr>
          <w:b/>
        </w:rPr>
      </w:pPr>
    </w:p>
    <w:p w:rsidR="003369BE" w:rsidRDefault="003369BE" w:rsidP="00A174BD">
      <w:pPr>
        <w:pStyle w:val="BodyText"/>
        <w:widowControl w:val="0"/>
        <w:ind w:firstLine="540"/>
      </w:pPr>
      <w:r w:rsidRPr="002E57D2">
        <w:t xml:space="preserve">Утвердить Программу муниципальных внутренних заимствований </w:t>
      </w:r>
      <w:r>
        <w:t>Здви</w:t>
      </w:r>
      <w:r>
        <w:t>н</w:t>
      </w:r>
      <w:r>
        <w:t xml:space="preserve">ского сельсовета </w:t>
      </w:r>
      <w:r w:rsidRPr="002E57D2">
        <w:t xml:space="preserve">Здвинского района </w:t>
      </w:r>
      <w:r w:rsidRPr="002E57D2">
        <w:rPr>
          <w:szCs w:val="28"/>
        </w:rPr>
        <w:t xml:space="preserve">Новосибирской области </w:t>
      </w:r>
      <w:r>
        <w:t>на 2021 год и пл</w:t>
      </w:r>
      <w:r>
        <w:t>а</w:t>
      </w:r>
      <w:r>
        <w:t xml:space="preserve">новый период  2022 и 2023 годов </w:t>
      </w:r>
      <w:r w:rsidRPr="002E57D2">
        <w:t xml:space="preserve">согласно </w:t>
      </w:r>
      <w:r w:rsidRPr="002E57D2">
        <w:rPr>
          <w:b/>
        </w:rPr>
        <w:t>приложению1</w:t>
      </w:r>
      <w:r>
        <w:rPr>
          <w:b/>
        </w:rPr>
        <w:t xml:space="preserve">0 </w:t>
      </w:r>
      <w:r w:rsidRPr="002E57D2">
        <w:t>к настоящему Реш</w:t>
      </w:r>
      <w:r w:rsidRPr="002E57D2">
        <w:t>е</w:t>
      </w:r>
      <w:r w:rsidRPr="002E57D2">
        <w:t>нию.</w:t>
      </w:r>
    </w:p>
    <w:p w:rsidR="003369BE" w:rsidRDefault="003369BE" w:rsidP="00A174BD">
      <w:pPr>
        <w:pStyle w:val="BodyText"/>
        <w:widowControl w:val="0"/>
        <w:ind w:firstLine="540"/>
      </w:pPr>
      <w:r>
        <w:t>Предоставить администрации Здвинского сельсовета Здвинского района Новосибирской области право неоднократно осуществлять привлечение и пог</w:t>
      </w:r>
      <w:r>
        <w:t>а</w:t>
      </w:r>
      <w:r>
        <w:t>шение бюджетных кредитов на пополнение остатков средств на счетах бюджета в соответствии с пунктом 2 статьи 93.6 Бюджетного Кодекса Российской Фед</w:t>
      </w:r>
      <w:r>
        <w:t>е</w:t>
      </w:r>
      <w:r>
        <w:t>рации.</w:t>
      </w:r>
    </w:p>
    <w:p w:rsidR="003369BE" w:rsidRPr="002E57D2" w:rsidRDefault="003369BE" w:rsidP="00A174BD">
      <w:pPr>
        <w:pStyle w:val="BodyText"/>
        <w:widowControl w:val="0"/>
        <w:ind w:firstLine="540"/>
      </w:pPr>
    </w:p>
    <w:p w:rsidR="003369BE" w:rsidRPr="002E57D2" w:rsidRDefault="003369BE" w:rsidP="00A174BD">
      <w:pPr>
        <w:pStyle w:val="BodyText"/>
        <w:widowControl w:val="0"/>
        <w:ind w:left="1418" w:hanging="1418"/>
        <w:jc w:val="left"/>
        <w:rPr>
          <w:b/>
          <w:bCs/>
          <w:szCs w:val="28"/>
        </w:rPr>
      </w:pPr>
      <w:r w:rsidRPr="002E57D2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13</w:t>
      </w:r>
      <w:r w:rsidRPr="002E57D2">
        <w:rPr>
          <w:b/>
          <w:bCs/>
          <w:szCs w:val="28"/>
        </w:rPr>
        <w:t xml:space="preserve">. Предоставление муниципальных гарантий </w:t>
      </w:r>
      <w:r>
        <w:rPr>
          <w:b/>
          <w:bCs/>
          <w:szCs w:val="28"/>
        </w:rPr>
        <w:t>Здвинского сельсов</w:t>
      </w:r>
      <w:r>
        <w:rPr>
          <w:b/>
          <w:bCs/>
          <w:szCs w:val="28"/>
        </w:rPr>
        <w:t>е</w:t>
      </w:r>
      <w:r>
        <w:rPr>
          <w:b/>
          <w:bCs/>
          <w:szCs w:val="28"/>
        </w:rPr>
        <w:t xml:space="preserve">та </w:t>
      </w:r>
      <w:r w:rsidRPr="002E57D2">
        <w:rPr>
          <w:b/>
          <w:bCs/>
          <w:szCs w:val="28"/>
        </w:rPr>
        <w:t xml:space="preserve">Здвинского района </w:t>
      </w:r>
      <w:r w:rsidRPr="002E57D2">
        <w:rPr>
          <w:b/>
          <w:szCs w:val="28"/>
        </w:rPr>
        <w:t>Новосибирской области</w:t>
      </w:r>
      <w:r>
        <w:rPr>
          <w:b/>
          <w:szCs w:val="28"/>
        </w:rPr>
        <w:t xml:space="preserve"> </w:t>
      </w:r>
      <w:r w:rsidRPr="002E57D2">
        <w:rPr>
          <w:b/>
          <w:bCs/>
          <w:szCs w:val="28"/>
        </w:rPr>
        <w:t>в валюте Росси</w:t>
      </w:r>
      <w:r w:rsidRPr="002E57D2">
        <w:rPr>
          <w:b/>
          <w:bCs/>
          <w:szCs w:val="28"/>
        </w:rPr>
        <w:t>й</w:t>
      </w:r>
      <w:r w:rsidRPr="002E57D2">
        <w:rPr>
          <w:b/>
          <w:bCs/>
          <w:szCs w:val="28"/>
        </w:rPr>
        <w:t>ской Федерации</w:t>
      </w:r>
    </w:p>
    <w:p w:rsidR="003369BE" w:rsidRPr="002E57D2" w:rsidRDefault="003369BE" w:rsidP="00A174BD">
      <w:pPr>
        <w:pStyle w:val="BodyText"/>
        <w:widowControl w:val="0"/>
        <w:ind w:left="1418" w:hanging="1418"/>
        <w:rPr>
          <w:b/>
          <w:bCs/>
          <w:szCs w:val="28"/>
        </w:rPr>
      </w:pPr>
    </w:p>
    <w:p w:rsidR="003369BE" w:rsidRDefault="003369BE" w:rsidP="00A174BD">
      <w:pPr>
        <w:pStyle w:val="BodyText"/>
        <w:widowControl w:val="0"/>
        <w:ind w:firstLine="540"/>
        <w:rPr>
          <w:bCs/>
          <w:szCs w:val="28"/>
        </w:rPr>
      </w:pPr>
      <w:r w:rsidRPr="002E57D2">
        <w:rPr>
          <w:bCs/>
          <w:szCs w:val="28"/>
        </w:rPr>
        <w:t xml:space="preserve">Утвердить Программу муниципальных гарантий </w:t>
      </w:r>
      <w:r>
        <w:rPr>
          <w:bCs/>
          <w:szCs w:val="28"/>
        </w:rPr>
        <w:t xml:space="preserve">Здвинского сельсовета  </w:t>
      </w:r>
      <w:r w:rsidRPr="002E57D2">
        <w:rPr>
          <w:bCs/>
          <w:szCs w:val="28"/>
        </w:rPr>
        <w:t xml:space="preserve">Здвинского района </w:t>
      </w:r>
      <w:r w:rsidRPr="002E57D2">
        <w:rPr>
          <w:szCs w:val="28"/>
        </w:rPr>
        <w:t xml:space="preserve">Новосибирской области </w:t>
      </w:r>
      <w:r w:rsidRPr="002E57D2">
        <w:rPr>
          <w:bCs/>
          <w:szCs w:val="28"/>
        </w:rPr>
        <w:t>в валюте Российской Федерации</w:t>
      </w:r>
      <w:r>
        <w:rPr>
          <w:bCs/>
          <w:szCs w:val="28"/>
        </w:rPr>
        <w:t xml:space="preserve"> на 2021 год и плановый период  2022 и 2023 годов </w:t>
      </w:r>
      <w:r w:rsidRPr="002E57D2">
        <w:rPr>
          <w:bCs/>
          <w:szCs w:val="28"/>
        </w:rPr>
        <w:t xml:space="preserve">согласно </w:t>
      </w:r>
      <w:r w:rsidRPr="002E57D2">
        <w:rPr>
          <w:b/>
          <w:bCs/>
          <w:szCs w:val="28"/>
        </w:rPr>
        <w:t>приложению 1</w:t>
      </w:r>
      <w:r>
        <w:rPr>
          <w:b/>
          <w:bCs/>
          <w:szCs w:val="28"/>
        </w:rPr>
        <w:t>1</w:t>
      </w:r>
      <w:r w:rsidRPr="002E57D2">
        <w:rPr>
          <w:bCs/>
          <w:szCs w:val="28"/>
        </w:rPr>
        <w:t xml:space="preserve"> к н</w:t>
      </w:r>
      <w:r w:rsidRPr="002E57D2">
        <w:rPr>
          <w:bCs/>
          <w:szCs w:val="28"/>
        </w:rPr>
        <w:t>а</w:t>
      </w:r>
      <w:r w:rsidRPr="002E57D2">
        <w:rPr>
          <w:bCs/>
          <w:szCs w:val="28"/>
        </w:rPr>
        <w:t>стоящему Решению.</w:t>
      </w:r>
    </w:p>
    <w:p w:rsidR="003369BE" w:rsidRPr="002E57D2" w:rsidRDefault="003369BE" w:rsidP="00A174BD">
      <w:pPr>
        <w:pStyle w:val="BodyText"/>
        <w:widowControl w:val="0"/>
        <w:ind w:firstLine="540"/>
        <w:rPr>
          <w:bCs/>
          <w:szCs w:val="28"/>
        </w:rPr>
      </w:pPr>
    </w:p>
    <w:p w:rsidR="003369BE" w:rsidRPr="002E57D2" w:rsidRDefault="003369BE" w:rsidP="00A174BD">
      <w:pPr>
        <w:pStyle w:val="BodyText"/>
        <w:widowControl w:val="0"/>
        <w:ind w:firstLine="540"/>
        <w:rPr>
          <w:bCs/>
          <w:szCs w:val="28"/>
        </w:rPr>
      </w:pPr>
    </w:p>
    <w:p w:rsidR="003369BE" w:rsidRPr="002E57D2" w:rsidRDefault="003369BE" w:rsidP="00A174BD">
      <w:pPr>
        <w:pStyle w:val="BodyText"/>
        <w:widowControl w:val="0"/>
        <w:rPr>
          <w:b/>
          <w:bCs/>
          <w:szCs w:val="28"/>
        </w:rPr>
      </w:pPr>
      <w:r>
        <w:rPr>
          <w:b/>
          <w:bCs/>
          <w:szCs w:val="28"/>
        </w:rPr>
        <w:t>Статья 14</w:t>
      </w:r>
      <w:r w:rsidRPr="002E57D2">
        <w:rPr>
          <w:b/>
          <w:bCs/>
          <w:szCs w:val="28"/>
        </w:rPr>
        <w:t>. Предоставление бюдж</w:t>
      </w:r>
      <w:r>
        <w:rPr>
          <w:b/>
          <w:bCs/>
          <w:szCs w:val="28"/>
        </w:rPr>
        <w:t xml:space="preserve">етных кредитов из бюджета Здвинского сельсовета Здвинского района </w:t>
      </w:r>
    </w:p>
    <w:p w:rsidR="003369BE" w:rsidRPr="002E57D2" w:rsidRDefault="003369BE" w:rsidP="00A174BD">
      <w:pPr>
        <w:pStyle w:val="BodyText"/>
        <w:widowControl w:val="0"/>
        <w:rPr>
          <w:b/>
          <w:bCs/>
          <w:szCs w:val="28"/>
        </w:rPr>
      </w:pPr>
    </w:p>
    <w:p w:rsidR="003369BE" w:rsidRPr="002E57D2" w:rsidRDefault="003369BE" w:rsidP="00A174BD">
      <w:pPr>
        <w:pStyle w:val="BodyText"/>
        <w:widowControl w:val="0"/>
        <w:ind w:firstLine="540"/>
      </w:pPr>
      <w:r w:rsidRPr="002E57D2">
        <w:rPr>
          <w:bCs/>
          <w:szCs w:val="28"/>
        </w:rPr>
        <w:t>1.</w:t>
      </w:r>
      <w:r w:rsidRPr="002E57D2">
        <w:t xml:space="preserve"> Установить лимиты предоставления бюджетных кредитов из бюджета </w:t>
      </w:r>
      <w:r>
        <w:t xml:space="preserve">Здвинского сельсовета Здвинского </w:t>
      </w:r>
      <w:r w:rsidRPr="002E57D2">
        <w:t>района:</w:t>
      </w:r>
    </w:p>
    <w:p w:rsidR="003369BE" w:rsidRPr="002E57D2" w:rsidRDefault="003369BE" w:rsidP="00A174BD">
      <w:pPr>
        <w:pStyle w:val="BodyText"/>
        <w:widowControl w:val="0"/>
        <w:ind w:firstLine="540"/>
      </w:pPr>
      <w:r w:rsidRPr="002E57D2">
        <w:t>1) в 202</w:t>
      </w:r>
      <w:r>
        <w:t>1</w:t>
      </w:r>
      <w:r w:rsidRPr="002E57D2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3369BE" w:rsidRPr="002E57D2" w:rsidRDefault="003369BE" w:rsidP="00A174BD">
      <w:pPr>
        <w:pStyle w:val="BodyText"/>
        <w:widowControl w:val="0"/>
        <w:ind w:firstLine="540"/>
      </w:pPr>
      <w:r w:rsidRPr="002E57D2">
        <w:t>2) в 2</w:t>
      </w:r>
      <w:r>
        <w:t>022</w:t>
      </w:r>
      <w:r w:rsidRPr="002E57D2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рублей;</w:t>
      </w:r>
    </w:p>
    <w:p w:rsidR="003369BE" w:rsidRPr="002E57D2" w:rsidRDefault="003369BE" w:rsidP="00A174BD">
      <w:pPr>
        <w:pStyle w:val="BodyText"/>
        <w:widowControl w:val="0"/>
        <w:ind w:firstLine="540"/>
      </w:pPr>
      <w:r w:rsidRPr="002E57D2">
        <w:t>3) в 202</w:t>
      </w:r>
      <w:r>
        <w:t>3</w:t>
      </w:r>
      <w:r w:rsidRPr="002E57D2">
        <w:t xml:space="preserve"> году выдаваемых на срок в пределах финансового года - в сумме 0,0 тыс. рублей; на срок, выходящий за пределы финансового года, - в сумме 0,0 тыс. рублей.</w:t>
      </w:r>
    </w:p>
    <w:p w:rsidR="003369BE" w:rsidRDefault="003369BE" w:rsidP="00A174BD">
      <w:pPr>
        <w:pStyle w:val="BodyText"/>
        <w:widowControl w:val="0"/>
        <w:ind w:firstLine="540"/>
      </w:pPr>
      <w:r w:rsidRPr="002E57D2">
        <w:t xml:space="preserve"> 2. Цели, условия и порядок предоставления бюджетных кредитов </w:t>
      </w:r>
      <w:r>
        <w:t>из бю</w:t>
      </w:r>
      <w:r>
        <w:t>д</w:t>
      </w:r>
      <w:r>
        <w:t xml:space="preserve">жета Здвинского сельсовета Здвинского района  получателям  </w:t>
      </w:r>
      <w:r w:rsidRPr="002E57D2">
        <w:t>устанавливаются в соответствии с Порядком предос</w:t>
      </w:r>
      <w:r>
        <w:t xml:space="preserve">тавления бюджетных кредитов </w:t>
      </w:r>
      <w:r w:rsidRPr="002E57D2">
        <w:t xml:space="preserve">согласно </w:t>
      </w:r>
      <w:r w:rsidRPr="002E57D2">
        <w:rPr>
          <w:b/>
        </w:rPr>
        <w:t>пр</w:t>
      </w:r>
      <w:r w:rsidRPr="002E57D2">
        <w:rPr>
          <w:b/>
        </w:rPr>
        <w:t>и</w:t>
      </w:r>
      <w:r w:rsidRPr="002E57D2">
        <w:rPr>
          <w:b/>
        </w:rPr>
        <w:t>ложению1</w:t>
      </w:r>
      <w:r>
        <w:rPr>
          <w:b/>
        </w:rPr>
        <w:t>2</w:t>
      </w:r>
      <w:r w:rsidRPr="002E57D2">
        <w:t xml:space="preserve"> к настоящему Решению.</w:t>
      </w:r>
    </w:p>
    <w:p w:rsidR="003369BE" w:rsidRPr="002E57D2" w:rsidRDefault="003369BE" w:rsidP="00A174BD">
      <w:pPr>
        <w:pStyle w:val="BodyText"/>
        <w:widowControl w:val="0"/>
        <w:ind w:firstLine="540"/>
      </w:pPr>
    </w:p>
    <w:p w:rsidR="003369BE" w:rsidRPr="00544B5E" w:rsidRDefault="003369BE" w:rsidP="00E102AE">
      <w:pPr>
        <w:pStyle w:val="BodyText"/>
        <w:widowControl w:val="0"/>
        <w:ind w:left="1418" w:hanging="1418"/>
        <w:rPr>
          <w:b/>
          <w:color w:val="000000"/>
        </w:rPr>
      </w:pPr>
      <w:r w:rsidRPr="00544B5E">
        <w:rPr>
          <w:b/>
          <w:color w:val="000000"/>
        </w:rPr>
        <w:t xml:space="preserve">Статья 15. Муниципальные программы </w:t>
      </w:r>
      <w:r>
        <w:rPr>
          <w:b/>
          <w:color w:val="000000"/>
        </w:rPr>
        <w:t xml:space="preserve">Здвинского сельсовета </w:t>
      </w:r>
      <w:r w:rsidRPr="00544B5E">
        <w:rPr>
          <w:b/>
          <w:color w:val="000000"/>
        </w:rPr>
        <w:t>Здвинского района</w:t>
      </w:r>
      <w:r>
        <w:rPr>
          <w:b/>
          <w:color w:val="000000"/>
        </w:rPr>
        <w:t xml:space="preserve"> </w:t>
      </w:r>
      <w:r w:rsidRPr="00544B5E">
        <w:rPr>
          <w:b/>
          <w:color w:val="000000"/>
          <w:szCs w:val="28"/>
        </w:rPr>
        <w:t>Новосибирской области</w:t>
      </w:r>
    </w:p>
    <w:p w:rsidR="003369BE" w:rsidRPr="00544B5E" w:rsidRDefault="003369BE" w:rsidP="00FD45B8">
      <w:pPr>
        <w:pStyle w:val="BodyText"/>
        <w:widowControl w:val="0"/>
        <w:rPr>
          <w:b/>
          <w:color w:val="000000"/>
        </w:rPr>
      </w:pPr>
    </w:p>
    <w:p w:rsidR="003369BE" w:rsidRPr="00544B5E" w:rsidRDefault="003369BE" w:rsidP="00FD45B8">
      <w:pPr>
        <w:pStyle w:val="BodyText"/>
        <w:widowControl w:val="0"/>
        <w:ind w:firstLine="540"/>
        <w:rPr>
          <w:color w:val="000000"/>
        </w:rPr>
      </w:pPr>
      <w:r w:rsidRPr="00544B5E">
        <w:rPr>
          <w:color w:val="000000"/>
        </w:rPr>
        <w:t>1. Утвердить перечень муниципальных программ, предусмотренных к ф</w:t>
      </w:r>
      <w:r w:rsidRPr="00544B5E">
        <w:rPr>
          <w:color w:val="000000"/>
        </w:rPr>
        <w:t>и</w:t>
      </w:r>
      <w:r>
        <w:rPr>
          <w:color w:val="000000"/>
        </w:rPr>
        <w:t xml:space="preserve">нансированию из бюджета Здвинского сельсовета Здвинского района </w:t>
      </w:r>
      <w:r w:rsidRPr="00544B5E">
        <w:rPr>
          <w:color w:val="000000"/>
        </w:rPr>
        <w:t xml:space="preserve"> на 2021 год и плановый период  2022 и 2023 годов согласно </w:t>
      </w:r>
      <w:r w:rsidRPr="00544B5E">
        <w:rPr>
          <w:b/>
          <w:color w:val="000000"/>
        </w:rPr>
        <w:t>приложения 1</w:t>
      </w:r>
      <w:r>
        <w:rPr>
          <w:b/>
          <w:color w:val="000000"/>
        </w:rPr>
        <w:t>3</w:t>
      </w:r>
      <w:r w:rsidRPr="00544B5E">
        <w:rPr>
          <w:color w:val="000000"/>
        </w:rPr>
        <w:t xml:space="preserve"> к настоящ</w:t>
      </w:r>
      <w:r w:rsidRPr="00544B5E">
        <w:rPr>
          <w:color w:val="000000"/>
        </w:rPr>
        <w:t>е</w:t>
      </w:r>
      <w:r w:rsidRPr="00544B5E">
        <w:rPr>
          <w:color w:val="000000"/>
        </w:rPr>
        <w:t>му Решению.</w:t>
      </w:r>
    </w:p>
    <w:p w:rsidR="003369BE" w:rsidRPr="00544B5E" w:rsidRDefault="003369BE" w:rsidP="00FD45B8">
      <w:pPr>
        <w:pStyle w:val="BodyText"/>
        <w:widowControl w:val="0"/>
        <w:ind w:firstLine="540"/>
        <w:rPr>
          <w:color w:val="000000"/>
        </w:rPr>
      </w:pPr>
    </w:p>
    <w:p w:rsidR="003369BE" w:rsidRPr="002E57D2" w:rsidRDefault="003369BE" w:rsidP="00104BFE">
      <w:pPr>
        <w:pStyle w:val="BodyText"/>
        <w:widowControl w:val="0"/>
        <w:ind w:firstLine="540"/>
      </w:pPr>
    </w:p>
    <w:p w:rsidR="003369BE" w:rsidRDefault="003369BE" w:rsidP="00596191">
      <w:pPr>
        <w:pStyle w:val="BodyText"/>
        <w:widowControl w:val="0"/>
        <w:rPr>
          <w:b/>
        </w:rPr>
      </w:pPr>
      <w:r w:rsidRPr="002E57D2">
        <w:rPr>
          <w:b/>
        </w:rPr>
        <w:t>Статья 1</w:t>
      </w:r>
      <w:r>
        <w:rPr>
          <w:b/>
        </w:rPr>
        <w:t>6</w:t>
      </w:r>
      <w:r w:rsidRPr="002E57D2">
        <w:rPr>
          <w:b/>
        </w:rPr>
        <w:t>.</w:t>
      </w:r>
      <w:r>
        <w:rPr>
          <w:b/>
        </w:rPr>
        <w:t xml:space="preserve"> Дорожный фонд Здвинского сельсовета Здвинского района Н</w:t>
      </w:r>
      <w:r>
        <w:rPr>
          <w:b/>
        </w:rPr>
        <w:t>о</w:t>
      </w:r>
      <w:r>
        <w:rPr>
          <w:b/>
        </w:rPr>
        <w:t>восибирской области</w:t>
      </w:r>
    </w:p>
    <w:p w:rsidR="003369BE" w:rsidRDefault="003369BE" w:rsidP="00380A2C">
      <w:pPr>
        <w:pStyle w:val="BodyText"/>
        <w:widowControl w:val="0"/>
        <w:ind w:firstLine="567"/>
        <w:rPr>
          <w:b/>
        </w:rPr>
      </w:pPr>
    </w:p>
    <w:p w:rsidR="003369BE" w:rsidRPr="00380A2C" w:rsidRDefault="003369BE" w:rsidP="00380A2C">
      <w:pPr>
        <w:pStyle w:val="BodyText"/>
        <w:widowControl w:val="0"/>
        <w:ind w:firstLine="567"/>
      </w:pPr>
      <w:r w:rsidRPr="00380A2C">
        <w:t xml:space="preserve">Утвердить объем </w:t>
      </w:r>
      <w:r>
        <w:t>бюджетных ассигнований дорожного фонда Здвинского сельсовета Здвинского района Новосибирской области на 2021 год в сумме 19394,1 тыс. рублей, на 2022 год в сумме 19827,3 тыс. рублей и на 2023 год в сумме 19568,2 тыс. рублей.</w:t>
      </w:r>
    </w:p>
    <w:p w:rsidR="003369BE" w:rsidRPr="002E57D2" w:rsidRDefault="003369BE" w:rsidP="007701EA">
      <w:pPr>
        <w:pStyle w:val="BodyText"/>
        <w:widowControl w:val="0"/>
        <w:ind w:firstLine="540"/>
      </w:pPr>
    </w:p>
    <w:p w:rsidR="003369BE" w:rsidRPr="002E57D2" w:rsidRDefault="003369BE" w:rsidP="007701EA">
      <w:pPr>
        <w:pStyle w:val="BodyText"/>
        <w:widowControl w:val="0"/>
        <w:ind w:firstLine="540"/>
      </w:pPr>
    </w:p>
    <w:p w:rsidR="003369BE" w:rsidRPr="002E57D2" w:rsidRDefault="003369BE" w:rsidP="00E102AE">
      <w:pPr>
        <w:pStyle w:val="BodyText"/>
        <w:widowControl w:val="0"/>
        <w:ind w:left="1418" w:hanging="1418"/>
        <w:rPr>
          <w:b/>
        </w:rPr>
      </w:pPr>
      <w:r w:rsidRPr="002E57D2">
        <w:rPr>
          <w:b/>
        </w:rPr>
        <w:t xml:space="preserve">Статья </w:t>
      </w:r>
      <w:r>
        <w:rPr>
          <w:b/>
        </w:rPr>
        <w:t>17</w:t>
      </w:r>
      <w:r w:rsidRPr="002E57D2">
        <w:rPr>
          <w:b/>
        </w:rPr>
        <w:t xml:space="preserve">. Муниципальный внутренний долг Здвинского района </w:t>
      </w:r>
      <w:r w:rsidRPr="002E57D2">
        <w:rPr>
          <w:b/>
          <w:szCs w:val="28"/>
        </w:rPr>
        <w:t>Новос</w:t>
      </w:r>
      <w:r w:rsidRPr="002E57D2">
        <w:rPr>
          <w:b/>
          <w:szCs w:val="28"/>
        </w:rPr>
        <w:t>и</w:t>
      </w:r>
      <w:r w:rsidRPr="002E57D2">
        <w:rPr>
          <w:b/>
          <w:szCs w:val="28"/>
        </w:rPr>
        <w:t>бирской области</w:t>
      </w:r>
      <w:r>
        <w:rPr>
          <w:b/>
          <w:szCs w:val="28"/>
        </w:rPr>
        <w:t xml:space="preserve"> </w:t>
      </w:r>
      <w:r w:rsidRPr="002E57D2">
        <w:rPr>
          <w:b/>
        </w:rPr>
        <w:t>и расходы на его обслуживание</w:t>
      </w:r>
    </w:p>
    <w:p w:rsidR="003369BE" w:rsidRPr="002E57D2" w:rsidRDefault="003369BE" w:rsidP="00DC3E92">
      <w:pPr>
        <w:pStyle w:val="BodyText"/>
        <w:widowControl w:val="0"/>
        <w:rPr>
          <w:b/>
        </w:rPr>
      </w:pPr>
    </w:p>
    <w:p w:rsidR="003369BE" w:rsidRPr="002E57D2" w:rsidRDefault="003369BE" w:rsidP="007701EA">
      <w:pPr>
        <w:pStyle w:val="BodyText"/>
        <w:widowControl w:val="0"/>
        <w:ind w:firstLine="540"/>
      </w:pPr>
      <w:r w:rsidRPr="002E57D2">
        <w:t xml:space="preserve">1.Установить верхний предел муниципального внутреннего долга </w:t>
      </w:r>
      <w:r>
        <w:t>Здвинск</w:t>
      </w:r>
      <w:r>
        <w:t>о</w:t>
      </w:r>
      <w:r>
        <w:t xml:space="preserve">го сельсовета </w:t>
      </w:r>
      <w:r w:rsidRPr="002E57D2">
        <w:t>Здвинского района</w:t>
      </w:r>
      <w:r w:rsidRPr="002E57D2">
        <w:rPr>
          <w:szCs w:val="28"/>
        </w:rPr>
        <w:t xml:space="preserve"> Новосибирской области</w:t>
      </w:r>
      <w:r w:rsidRPr="002E57D2">
        <w:t xml:space="preserve"> на 1 января 202</w:t>
      </w:r>
      <w:r>
        <w:t>2</w:t>
      </w:r>
      <w:r w:rsidRPr="002E57D2">
        <w:t xml:space="preserve"> года в сумме  </w:t>
      </w:r>
      <w:r>
        <w:t xml:space="preserve">12757,03 </w:t>
      </w:r>
      <w:r w:rsidRPr="002E57D2">
        <w:t>тыс. рублей, в том числе верхний предел долга по муниципал</w:t>
      </w:r>
      <w:r w:rsidRPr="002E57D2">
        <w:t>ь</w:t>
      </w:r>
      <w:r w:rsidRPr="002E57D2">
        <w:t xml:space="preserve">ным гарантиям </w:t>
      </w:r>
      <w:r>
        <w:t xml:space="preserve">Здвинского сельсовета </w:t>
      </w:r>
      <w:r w:rsidRPr="002E57D2">
        <w:t xml:space="preserve">Здвинского района </w:t>
      </w:r>
      <w:r w:rsidRPr="002E57D2">
        <w:rPr>
          <w:szCs w:val="28"/>
        </w:rPr>
        <w:t>Новосибирской обла</w:t>
      </w:r>
      <w:r w:rsidRPr="002E57D2">
        <w:rPr>
          <w:szCs w:val="28"/>
        </w:rPr>
        <w:t>с</w:t>
      </w:r>
      <w:r w:rsidRPr="002E57D2">
        <w:rPr>
          <w:szCs w:val="28"/>
        </w:rPr>
        <w:t xml:space="preserve">ти </w:t>
      </w:r>
      <w:r w:rsidRPr="002E57D2">
        <w:t>в сумме 0,0 тыс. рублей, на 1 января 202</w:t>
      </w:r>
      <w:r>
        <w:t>3</w:t>
      </w:r>
      <w:r w:rsidRPr="002E57D2">
        <w:t xml:space="preserve"> года в сумме  </w:t>
      </w:r>
      <w:r>
        <w:t xml:space="preserve">13279,8 </w:t>
      </w:r>
      <w:r w:rsidRPr="002E57D2">
        <w:t xml:space="preserve">тыс. рублей, в том числе верхний предел долга по муниципальным гарантиям </w:t>
      </w:r>
      <w:r>
        <w:t>Здвинского сел</w:t>
      </w:r>
      <w:r>
        <w:t>ь</w:t>
      </w:r>
      <w:r>
        <w:t xml:space="preserve">совета </w:t>
      </w:r>
      <w:r w:rsidRPr="002E57D2">
        <w:t xml:space="preserve">Здвинского района </w:t>
      </w:r>
      <w:r w:rsidRPr="002E57D2">
        <w:rPr>
          <w:szCs w:val="28"/>
        </w:rPr>
        <w:t xml:space="preserve">Новосибирской области </w:t>
      </w:r>
      <w:r w:rsidRPr="002E57D2">
        <w:t>в сумме 0,0 тыс. рублей и на 1 января 202</w:t>
      </w:r>
      <w:r>
        <w:t>4</w:t>
      </w:r>
      <w:r w:rsidRPr="002E57D2">
        <w:t xml:space="preserve"> года в сумме  </w:t>
      </w:r>
      <w:r>
        <w:t xml:space="preserve">13917,82 </w:t>
      </w:r>
      <w:r w:rsidRPr="002E57D2">
        <w:t xml:space="preserve">тыс. рублей, в том числе верхний предел долга по муниципальным гарантиям </w:t>
      </w:r>
      <w:r>
        <w:t xml:space="preserve">Здвинского сельсовета </w:t>
      </w:r>
      <w:r w:rsidRPr="002E57D2">
        <w:t xml:space="preserve">Здвинского района </w:t>
      </w:r>
      <w:r w:rsidRPr="002E57D2">
        <w:rPr>
          <w:szCs w:val="28"/>
        </w:rPr>
        <w:t xml:space="preserve">Новосибирской области </w:t>
      </w:r>
      <w:r w:rsidRPr="002E57D2">
        <w:t>в сумме 0,0 тыс. рублей.</w:t>
      </w:r>
    </w:p>
    <w:p w:rsidR="003369BE" w:rsidRPr="002E57D2" w:rsidRDefault="003369BE" w:rsidP="007701EA">
      <w:pPr>
        <w:pStyle w:val="BodyText"/>
        <w:widowControl w:val="0"/>
        <w:ind w:firstLine="540"/>
      </w:pPr>
      <w:r w:rsidRPr="007000C5">
        <w:t xml:space="preserve">2. Установить предельный объем муниципального долга </w:t>
      </w:r>
      <w:r>
        <w:t>Здвинского сельс</w:t>
      </w:r>
      <w:r>
        <w:t>о</w:t>
      </w:r>
      <w:r>
        <w:t xml:space="preserve">вета </w:t>
      </w:r>
      <w:r w:rsidRPr="007000C5">
        <w:t>Здвинского района</w:t>
      </w:r>
      <w:r w:rsidRPr="007000C5">
        <w:rPr>
          <w:szCs w:val="28"/>
        </w:rPr>
        <w:t xml:space="preserve"> Новосибирской области</w:t>
      </w:r>
      <w:r w:rsidRPr="007000C5">
        <w:t xml:space="preserve"> на 202</w:t>
      </w:r>
      <w:r>
        <w:t>1</w:t>
      </w:r>
      <w:r w:rsidRPr="007000C5">
        <w:t xml:space="preserve"> год в сумме  </w:t>
      </w:r>
      <w:r>
        <w:t xml:space="preserve">12757,0 </w:t>
      </w:r>
      <w:r w:rsidRPr="007000C5">
        <w:t>тыс. рублей, на 202</w:t>
      </w:r>
      <w:r>
        <w:t>2</w:t>
      </w:r>
      <w:r w:rsidRPr="007000C5">
        <w:t xml:space="preserve"> год в сумме </w:t>
      </w:r>
      <w:r>
        <w:t xml:space="preserve">13279,8 </w:t>
      </w:r>
      <w:r w:rsidRPr="007000C5">
        <w:t>тыс. рублей и на 202</w:t>
      </w:r>
      <w:r>
        <w:t>3</w:t>
      </w:r>
      <w:r w:rsidRPr="007000C5">
        <w:t xml:space="preserve"> год в сумме </w:t>
      </w:r>
      <w:r>
        <w:t xml:space="preserve">13917,8 </w:t>
      </w:r>
      <w:r w:rsidRPr="007000C5">
        <w:t>тыс. рублей.</w:t>
      </w:r>
    </w:p>
    <w:p w:rsidR="003369BE" w:rsidRPr="002E57D2" w:rsidRDefault="003369BE" w:rsidP="007701EA">
      <w:pPr>
        <w:pStyle w:val="BodyText"/>
        <w:widowControl w:val="0"/>
        <w:ind w:firstLine="540"/>
        <w:rPr>
          <w:szCs w:val="28"/>
        </w:rPr>
      </w:pPr>
      <w:r w:rsidRPr="002E57D2">
        <w:rPr>
          <w:szCs w:val="28"/>
        </w:rPr>
        <w:t>3. Установить предельн</w:t>
      </w:r>
      <w:r>
        <w:rPr>
          <w:szCs w:val="28"/>
        </w:rPr>
        <w:t xml:space="preserve">ый объем расходов бюджета Здвинского сельсовета Здвинского района </w:t>
      </w:r>
      <w:r w:rsidRPr="002E57D2">
        <w:rPr>
          <w:szCs w:val="28"/>
        </w:rPr>
        <w:t xml:space="preserve"> на обслуживание муниципального долга </w:t>
      </w:r>
      <w:r>
        <w:rPr>
          <w:szCs w:val="28"/>
        </w:rPr>
        <w:t>Здвинского сельс</w:t>
      </w:r>
      <w:r>
        <w:rPr>
          <w:szCs w:val="28"/>
        </w:rPr>
        <w:t>о</w:t>
      </w:r>
      <w:r>
        <w:rPr>
          <w:szCs w:val="28"/>
        </w:rPr>
        <w:t xml:space="preserve">вета </w:t>
      </w:r>
      <w:r w:rsidRPr="002E57D2">
        <w:rPr>
          <w:szCs w:val="28"/>
        </w:rPr>
        <w:t>Здвинского района Новосибирской области на 202</w:t>
      </w:r>
      <w:r>
        <w:rPr>
          <w:szCs w:val="28"/>
        </w:rPr>
        <w:t>1</w:t>
      </w:r>
      <w:r w:rsidRPr="002E57D2">
        <w:rPr>
          <w:szCs w:val="28"/>
        </w:rPr>
        <w:t xml:space="preserve"> год в сумме 0,0 тыс. рублей, на 202</w:t>
      </w:r>
      <w:r>
        <w:rPr>
          <w:szCs w:val="28"/>
        </w:rPr>
        <w:t>2</w:t>
      </w:r>
      <w:r w:rsidRPr="002E57D2">
        <w:rPr>
          <w:szCs w:val="28"/>
        </w:rPr>
        <w:t xml:space="preserve"> год в сумме 0,0 тыс. рублей и на 202</w:t>
      </w:r>
      <w:r>
        <w:rPr>
          <w:szCs w:val="28"/>
        </w:rPr>
        <w:t>3</w:t>
      </w:r>
      <w:r w:rsidRPr="002E57D2">
        <w:rPr>
          <w:szCs w:val="28"/>
        </w:rPr>
        <w:t xml:space="preserve"> год в сумме 0,0 тыс. ру</w:t>
      </w:r>
      <w:r w:rsidRPr="002E57D2">
        <w:rPr>
          <w:szCs w:val="28"/>
        </w:rPr>
        <w:t>б</w:t>
      </w:r>
      <w:r w:rsidRPr="002E57D2">
        <w:rPr>
          <w:szCs w:val="28"/>
        </w:rPr>
        <w:t>лей.</w:t>
      </w:r>
    </w:p>
    <w:p w:rsidR="003369BE" w:rsidRPr="002E57D2" w:rsidRDefault="003369BE" w:rsidP="007B5168">
      <w:pPr>
        <w:pStyle w:val="BodyText"/>
        <w:widowControl w:val="0"/>
      </w:pPr>
    </w:p>
    <w:p w:rsidR="003369BE" w:rsidRPr="002E57D2" w:rsidRDefault="003369BE" w:rsidP="007701EA">
      <w:pPr>
        <w:pStyle w:val="BodyText"/>
        <w:widowControl w:val="0"/>
        <w:ind w:firstLine="540"/>
      </w:pPr>
    </w:p>
    <w:p w:rsidR="003369BE" w:rsidRPr="002E57D2" w:rsidRDefault="003369BE" w:rsidP="009B3F77">
      <w:pPr>
        <w:pStyle w:val="BodyText"/>
        <w:widowControl w:val="0"/>
        <w:ind w:left="1418" w:hanging="1418"/>
        <w:rPr>
          <w:b/>
        </w:rPr>
      </w:pPr>
      <w:r>
        <w:rPr>
          <w:b/>
        </w:rPr>
        <w:t>Статья 18</w:t>
      </w:r>
      <w:r w:rsidRPr="002E57D2">
        <w:rPr>
          <w:b/>
        </w:rPr>
        <w:t>. Особенности использования</w:t>
      </w:r>
      <w:r>
        <w:rPr>
          <w:b/>
        </w:rPr>
        <w:t xml:space="preserve"> остатков средств бюджета Здви</w:t>
      </w:r>
      <w:r>
        <w:rPr>
          <w:b/>
        </w:rPr>
        <w:t>н</w:t>
      </w:r>
      <w:r>
        <w:rPr>
          <w:b/>
        </w:rPr>
        <w:t xml:space="preserve">ского сельсовета Здвинского района </w:t>
      </w:r>
      <w:r w:rsidRPr="002E57D2">
        <w:rPr>
          <w:b/>
        </w:rPr>
        <w:t xml:space="preserve"> на начало текущего фина</w:t>
      </w:r>
      <w:r w:rsidRPr="002E57D2">
        <w:rPr>
          <w:b/>
        </w:rPr>
        <w:t>н</w:t>
      </w:r>
      <w:r w:rsidRPr="002E57D2">
        <w:rPr>
          <w:b/>
        </w:rPr>
        <w:t>сового года</w:t>
      </w:r>
    </w:p>
    <w:p w:rsidR="003369BE" w:rsidRPr="002E57D2" w:rsidRDefault="003369BE" w:rsidP="00E9670E">
      <w:pPr>
        <w:pStyle w:val="BodyText"/>
        <w:widowControl w:val="0"/>
        <w:ind w:left="1276" w:hanging="1276"/>
      </w:pPr>
    </w:p>
    <w:p w:rsidR="003369BE" w:rsidRDefault="003369BE" w:rsidP="00E9670E">
      <w:pPr>
        <w:pStyle w:val="BodyText"/>
        <w:widowControl w:val="0"/>
        <w:ind w:firstLine="709"/>
      </w:pPr>
      <w:r w:rsidRPr="002E57D2">
        <w:t>Установит</w:t>
      </w:r>
      <w:r>
        <w:t xml:space="preserve">ь, что остатки средств местного </w:t>
      </w:r>
      <w:r w:rsidRPr="002E57D2">
        <w:t xml:space="preserve"> бюджета на начало финансов</w:t>
      </w:r>
      <w:r w:rsidRPr="002E57D2">
        <w:t>о</w:t>
      </w:r>
      <w:r w:rsidRPr="002E57D2">
        <w:t>го года в объеме, не превышающем сумму остатка неиспользованных бюдже</w:t>
      </w:r>
      <w:r w:rsidRPr="002E57D2">
        <w:t>т</w:t>
      </w:r>
      <w:r w:rsidRPr="002E57D2">
        <w:t xml:space="preserve">ных ассигнований на оплату заключенных от имени </w:t>
      </w:r>
      <w:r>
        <w:t xml:space="preserve">Здвинского сельсовета </w:t>
      </w:r>
    </w:p>
    <w:p w:rsidR="003369BE" w:rsidRPr="00A14283" w:rsidRDefault="003369BE" w:rsidP="007B5168">
      <w:pPr>
        <w:pStyle w:val="BodyText"/>
        <w:widowControl w:val="0"/>
      </w:pPr>
      <w:r w:rsidRPr="002E57D2">
        <w:t xml:space="preserve">Здвинского района </w:t>
      </w:r>
      <w:r w:rsidRPr="002E57D2">
        <w:rPr>
          <w:szCs w:val="28"/>
        </w:rPr>
        <w:t xml:space="preserve">Новосибирской области </w:t>
      </w:r>
      <w:r w:rsidRPr="002E57D2">
        <w:t>муниципальных контрактов на п</w:t>
      </w:r>
      <w:r w:rsidRPr="002E57D2">
        <w:t>о</w:t>
      </w:r>
      <w:r w:rsidRPr="002E57D2">
        <w:t>ставку товаров, выполнение работ, оказание услуг, подлежащих в соответствии с условиями этих муниципальных контрактов оплате в финансовом году, могут направляться на увеличение бюджетных ассигнований на указанные цели в сл</w:t>
      </w:r>
      <w:r w:rsidRPr="002E57D2">
        <w:t>у</w:t>
      </w:r>
      <w:r w:rsidRPr="002E57D2">
        <w:t>чае,</w:t>
      </w:r>
      <w:r>
        <w:t xml:space="preserve"> </w:t>
      </w:r>
      <w:r w:rsidRPr="002E57D2">
        <w:rPr>
          <w:szCs w:val="28"/>
        </w:rPr>
        <w:t>если бюджетные ассигнования на оплату муниципальных контрактов на п</w:t>
      </w:r>
      <w:r w:rsidRPr="002E57D2">
        <w:rPr>
          <w:szCs w:val="28"/>
        </w:rPr>
        <w:t>о</w:t>
      </w:r>
      <w:r w:rsidRPr="002E57D2">
        <w:rPr>
          <w:szCs w:val="28"/>
        </w:rPr>
        <w:t xml:space="preserve">ставку товаров, выполнение работ, оказание услуг не предусмотрены настоящим </w:t>
      </w:r>
      <w:r w:rsidRPr="002E57D2">
        <w:t>решением.</w:t>
      </w:r>
    </w:p>
    <w:p w:rsidR="003369BE" w:rsidRPr="00A14283" w:rsidRDefault="003369BE" w:rsidP="007701EA">
      <w:pPr>
        <w:adjustRightInd w:val="0"/>
        <w:ind w:firstLine="540"/>
        <w:jc w:val="both"/>
        <w:outlineLvl w:val="1"/>
        <w:rPr>
          <w:sz w:val="28"/>
          <w:szCs w:val="28"/>
        </w:rPr>
      </w:pPr>
    </w:p>
    <w:p w:rsidR="003369BE" w:rsidRPr="00CB7059" w:rsidRDefault="003369BE" w:rsidP="009B3F77">
      <w:pPr>
        <w:pStyle w:val="ConsPlusNormal"/>
        <w:ind w:left="1560" w:hanging="156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DA2FC1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19</w:t>
      </w:r>
      <w:r w:rsidRPr="00DA2FC1">
        <w:rPr>
          <w:rFonts w:ascii="Times New Roman" w:hAnsi="Times New Roman"/>
          <w:b/>
          <w:sz w:val="28"/>
          <w:szCs w:val="28"/>
        </w:rPr>
        <w:t>.</w:t>
      </w:r>
      <w:r w:rsidRPr="00CB7059">
        <w:rPr>
          <w:rFonts w:ascii="Times New Roman" w:hAnsi="Times New Roman"/>
          <w:b/>
          <w:sz w:val="28"/>
          <w:szCs w:val="28"/>
        </w:rPr>
        <w:t xml:space="preserve">Особенности урегулирования задолженности перед </w:t>
      </w:r>
      <w:r>
        <w:rPr>
          <w:rFonts w:ascii="Times New Roman" w:hAnsi="Times New Roman"/>
          <w:b/>
          <w:sz w:val="28"/>
          <w:szCs w:val="28"/>
        </w:rPr>
        <w:t xml:space="preserve">Здвинским сельсоветом </w:t>
      </w:r>
    </w:p>
    <w:p w:rsidR="003369BE" w:rsidRPr="00087FB0" w:rsidRDefault="003369BE" w:rsidP="0084648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69BE" w:rsidRPr="00CB7059" w:rsidRDefault="003369BE" w:rsidP="0084648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B7059">
        <w:rPr>
          <w:rFonts w:ascii="Times New Roman" w:hAnsi="Times New Roman"/>
          <w:sz w:val="28"/>
          <w:szCs w:val="28"/>
        </w:rPr>
        <w:t>Установить, что в порядке и случаях, предусмотренных федеральным з</w:t>
      </w:r>
      <w:r w:rsidRPr="00CB7059">
        <w:rPr>
          <w:rFonts w:ascii="Times New Roman" w:hAnsi="Times New Roman"/>
          <w:sz w:val="28"/>
          <w:szCs w:val="28"/>
        </w:rPr>
        <w:t>а</w:t>
      </w:r>
      <w:r w:rsidRPr="00CB7059">
        <w:rPr>
          <w:rFonts w:ascii="Times New Roman" w:hAnsi="Times New Roman"/>
          <w:sz w:val="28"/>
          <w:szCs w:val="28"/>
        </w:rPr>
        <w:t>конодательством о судопроизводстве, об исполнительном производстве и о н</w:t>
      </w:r>
      <w:r w:rsidRPr="00CB7059">
        <w:rPr>
          <w:rFonts w:ascii="Times New Roman" w:hAnsi="Times New Roman"/>
          <w:sz w:val="28"/>
          <w:szCs w:val="28"/>
        </w:rPr>
        <w:t>е</w:t>
      </w:r>
      <w:r w:rsidRPr="00CB7059">
        <w:rPr>
          <w:rFonts w:ascii="Times New Roman" w:hAnsi="Times New Roman"/>
          <w:sz w:val="28"/>
          <w:szCs w:val="28"/>
        </w:rPr>
        <w:t xml:space="preserve">состоятельности (банкротстве), </w:t>
      </w:r>
      <w:r>
        <w:rPr>
          <w:rFonts w:ascii="Times New Roman" w:hAnsi="Times New Roman"/>
          <w:sz w:val="28"/>
          <w:szCs w:val="28"/>
        </w:rPr>
        <w:t>администрация Здвинского сельсовета Здвинск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района </w:t>
      </w:r>
      <w:r w:rsidRPr="00CB7059">
        <w:rPr>
          <w:rFonts w:ascii="Times New Roman" w:hAnsi="Times New Roman"/>
          <w:sz w:val="28"/>
          <w:szCs w:val="28"/>
        </w:rPr>
        <w:t>вправе принимать решения о заключении мировых соглашений, уст</w:t>
      </w:r>
      <w:r w:rsidRPr="00CB7059">
        <w:rPr>
          <w:rFonts w:ascii="Times New Roman" w:hAnsi="Times New Roman"/>
          <w:sz w:val="28"/>
          <w:szCs w:val="28"/>
        </w:rPr>
        <w:t>а</w:t>
      </w:r>
      <w:r w:rsidRPr="00CB7059">
        <w:rPr>
          <w:rFonts w:ascii="Times New Roman" w:hAnsi="Times New Roman"/>
          <w:sz w:val="28"/>
          <w:szCs w:val="28"/>
        </w:rPr>
        <w:t>навливая условия урегулирования задолженности должников по денежным об</w:t>
      </w:r>
      <w:r w:rsidRPr="00CB7059">
        <w:rPr>
          <w:rFonts w:ascii="Times New Roman" w:hAnsi="Times New Roman"/>
          <w:sz w:val="28"/>
          <w:szCs w:val="28"/>
        </w:rPr>
        <w:t>я</w:t>
      </w:r>
      <w:r w:rsidRPr="00CB7059">
        <w:rPr>
          <w:rFonts w:ascii="Times New Roman" w:hAnsi="Times New Roman"/>
          <w:sz w:val="28"/>
          <w:szCs w:val="28"/>
        </w:rPr>
        <w:t xml:space="preserve">зательствам перед </w:t>
      </w:r>
      <w:r>
        <w:rPr>
          <w:rFonts w:ascii="Times New Roman" w:hAnsi="Times New Roman"/>
          <w:sz w:val="28"/>
          <w:szCs w:val="28"/>
        </w:rPr>
        <w:t xml:space="preserve">Здвинским сельсоветом </w:t>
      </w:r>
      <w:r w:rsidRPr="00CB7059">
        <w:rPr>
          <w:rFonts w:ascii="Times New Roman" w:hAnsi="Times New Roman"/>
          <w:sz w:val="28"/>
          <w:szCs w:val="28"/>
        </w:rPr>
        <w:t xml:space="preserve"> в части возврата бюджет </w:t>
      </w:r>
      <w:r>
        <w:rPr>
          <w:rFonts w:ascii="Times New Roman" w:hAnsi="Times New Roman"/>
          <w:sz w:val="28"/>
          <w:szCs w:val="28"/>
        </w:rPr>
        <w:t xml:space="preserve">сельсовета  </w:t>
      </w:r>
      <w:r w:rsidRPr="00CB7059">
        <w:rPr>
          <w:rFonts w:ascii="Times New Roman" w:hAnsi="Times New Roman"/>
          <w:sz w:val="28"/>
          <w:szCs w:val="28"/>
        </w:rPr>
        <w:t>бюджетных кредитов следующими способами:</w:t>
      </w:r>
    </w:p>
    <w:p w:rsidR="003369BE" w:rsidRPr="00CB7059" w:rsidRDefault="003369BE" w:rsidP="0084648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B7059">
        <w:rPr>
          <w:rFonts w:ascii="Times New Roman" w:hAnsi="Times New Roman"/>
          <w:sz w:val="28"/>
          <w:szCs w:val="28"/>
        </w:rPr>
        <w:t>1) предоставление отступного;</w:t>
      </w:r>
    </w:p>
    <w:p w:rsidR="003369BE" w:rsidRPr="00CB7059" w:rsidRDefault="003369BE" w:rsidP="0084648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B7059">
        <w:rPr>
          <w:rFonts w:ascii="Times New Roman" w:hAnsi="Times New Roman"/>
          <w:sz w:val="28"/>
          <w:szCs w:val="28"/>
        </w:rPr>
        <w:t>2) предоставление акций, конвертируемых в акции облигаций или иных ценных бумаг;</w:t>
      </w:r>
    </w:p>
    <w:p w:rsidR="003369BE" w:rsidRPr="00CB7059" w:rsidRDefault="003369BE" w:rsidP="0084648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B7059">
        <w:rPr>
          <w:rFonts w:ascii="Times New Roman" w:hAnsi="Times New Roman"/>
          <w:sz w:val="28"/>
          <w:szCs w:val="28"/>
        </w:rPr>
        <w:t>) новация обязательств;</w:t>
      </w:r>
    </w:p>
    <w:p w:rsidR="003369BE" w:rsidRPr="00CB7059" w:rsidRDefault="003369BE" w:rsidP="0084648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B7059">
        <w:rPr>
          <w:rFonts w:ascii="Times New Roman" w:hAnsi="Times New Roman"/>
          <w:sz w:val="28"/>
          <w:szCs w:val="28"/>
        </w:rPr>
        <w:t>) прощение долга;</w:t>
      </w:r>
    </w:p>
    <w:p w:rsidR="003369BE" w:rsidRPr="00CB7059" w:rsidRDefault="003369BE" w:rsidP="0084648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CB7059">
        <w:rPr>
          <w:rFonts w:ascii="Times New Roman" w:hAnsi="Times New Roman"/>
          <w:sz w:val="28"/>
          <w:szCs w:val="28"/>
        </w:rPr>
        <w:t>) иными предусмотренными федеральным законодательством способами, если такие способы прекращения обязательств не нарушают права иных кред</w:t>
      </w:r>
      <w:r w:rsidRPr="00CB7059">
        <w:rPr>
          <w:rFonts w:ascii="Times New Roman" w:hAnsi="Times New Roman"/>
          <w:sz w:val="28"/>
          <w:szCs w:val="28"/>
        </w:rPr>
        <w:t>и</w:t>
      </w:r>
      <w:r w:rsidRPr="00CB7059">
        <w:rPr>
          <w:rFonts w:ascii="Times New Roman" w:hAnsi="Times New Roman"/>
          <w:sz w:val="28"/>
          <w:szCs w:val="28"/>
        </w:rPr>
        <w:t>торов, требования которых включены в реестр требований кредиторов.</w:t>
      </w:r>
    </w:p>
    <w:p w:rsidR="003369BE" w:rsidRPr="00DE1D8D" w:rsidRDefault="003369BE" w:rsidP="0084648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69BE" w:rsidRPr="00A14283" w:rsidRDefault="003369BE" w:rsidP="00701169">
      <w:pPr>
        <w:pStyle w:val="BodyText"/>
        <w:widowControl w:val="0"/>
        <w:rPr>
          <w:b/>
          <w:szCs w:val="28"/>
        </w:rPr>
      </w:pPr>
      <w:r>
        <w:rPr>
          <w:b/>
          <w:szCs w:val="28"/>
        </w:rPr>
        <w:t xml:space="preserve">Статья 20. </w:t>
      </w:r>
      <w:r w:rsidRPr="00A14283">
        <w:rPr>
          <w:b/>
          <w:szCs w:val="28"/>
        </w:rPr>
        <w:t>Особе</w:t>
      </w:r>
      <w:r>
        <w:rPr>
          <w:b/>
          <w:szCs w:val="28"/>
        </w:rPr>
        <w:t>нности исполнения бюджета Здвинского сельсовета Здви</w:t>
      </w:r>
      <w:r>
        <w:rPr>
          <w:b/>
          <w:szCs w:val="28"/>
        </w:rPr>
        <w:t>н</w:t>
      </w:r>
      <w:r>
        <w:rPr>
          <w:b/>
          <w:szCs w:val="28"/>
        </w:rPr>
        <w:t>ского района Новосибирской области</w:t>
      </w:r>
      <w:r w:rsidRPr="00A14283">
        <w:rPr>
          <w:b/>
          <w:szCs w:val="28"/>
        </w:rPr>
        <w:t xml:space="preserve"> в </w:t>
      </w:r>
      <w:r w:rsidRPr="00C16603">
        <w:rPr>
          <w:b/>
          <w:szCs w:val="28"/>
        </w:rPr>
        <w:t>20</w:t>
      </w:r>
      <w:r>
        <w:rPr>
          <w:b/>
          <w:szCs w:val="28"/>
        </w:rPr>
        <w:t>21</w:t>
      </w:r>
      <w:r w:rsidRPr="00C16603">
        <w:rPr>
          <w:b/>
          <w:szCs w:val="28"/>
        </w:rPr>
        <w:t xml:space="preserve"> году</w:t>
      </w:r>
    </w:p>
    <w:p w:rsidR="003369BE" w:rsidRPr="00A14283" w:rsidRDefault="003369BE" w:rsidP="00701169">
      <w:pPr>
        <w:pStyle w:val="BodyText"/>
        <w:widowControl w:val="0"/>
        <w:rPr>
          <w:b/>
          <w:szCs w:val="28"/>
        </w:rPr>
      </w:pPr>
    </w:p>
    <w:p w:rsidR="003369BE" w:rsidRPr="00A14283" w:rsidRDefault="003369BE" w:rsidP="009E3D0F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14283">
        <w:rPr>
          <w:sz w:val="28"/>
          <w:szCs w:val="28"/>
        </w:rPr>
        <w:t xml:space="preserve">Установить в соответствии с </w:t>
      </w:r>
      <w:hyperlink r:id="rId8" w:history="1">
        <w:r w:rsidRPr="00A14283">
          <w:rPr>
            <w:sz w:val="28"/>
            <w:szCs w:val="28"/>
          </w:rPr>
          <w:t>пунктом 8 статьи 217</w:t>
        </w:r>
      </w:hyperlink>
      <w:r w:rsidRPr="00A14283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21</w:t>
      </w:r>
      <w:r w:rsidRPr="00A14283">
        <w:rPr>
          <w:sz w:val="28"/>
          <w:szCs w:val="28"/>
        </w:rPr>
        <w:t xml:space="preserve"> году измен</w:t>
      </w:r>
      <w:r w:rsidRPr="00A14283">
        <w:rPr>
          <w:sz w:val="28"/>
          <w:szCs w:val="28"/>
        </w:rPr>
        <w:t>е</w:t>
      </w:r>
      <w:r w:rsidRPr="00A14283">
        <w:rPr>
          <w:sz w:val="28"/>
          <w:szCs w:val="28"/>
        </w:rPr>
        <w:t xml:space="preserve">ний в показатели сводной </w:t>
      </w:r>
      <w:r>
        <w:rPr>
          <w:sz w:val="28"/>
          <w:szCs w:val="28"/>
        </w:rPr>
        <w:t xml:space="preserve">бюджетной росписи бюджета Здвинского сельсовета Здвинского района Новосибирской области </w:t>
      </w:r>
      <w:r w:rsidRPr="00A14283">
        <w:rPr>
          <w:sz w:val="28"/>
          <w:szCs w:val="28"/>
        </w:rPr>
        <w:t>, связанные с особенностями испо</w:t>
      </w:r>
      <w:r w:rsidRPr="00A14283">
        <w:rPr>
          <w:sz w:val="28"/>
          <w:szCs w:val="28"/>
        </w:rPr>
        <w:t>л</w:t>
      </w:r>
      <w:r w:rsidRPr="00A14283">
        <w:rPr>
          <w:sz w:val="28"/>
          <w:szCs w:val="28"/>
        </w:rPr>
        <w:t>нения бюдже</w:t>
      </w:r>
      <w:r>
        <w:rPr>
          <w:sz w:val="28"/>
          <w:szCs w:val="28"/>
        </w:rPr>
        <w:t>та поселения</w:t>
      </w:r>
      <w:r w:rsidRPr="00A14283">
        <w:rPr>
          <w:sz w:val="28"/>
          <w:szCs w:val="28"/>
        </w:rPr>
        <w:t>:</w:t>
      </w:r>
    </w:p>
    <w:p w:rsidR="003369BE" w:rsidRPr="00A14283" w:rsidRDefault="003369BE" w:rsidP="00FF042E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4283">
        <w:rPr>
          <w:rFonts w:ascii="Times New Roman" w:hAnsi="Times New Roman"/>
          <w:sz w:val="28"/>
          <w:szCs w:val="28"/>
        </w:rPr>
        <w:t>1) перераспределение бюджетных ассигнований между разделами, подра</w:t>
      </w:r>
      <w:r w:rsidRPr="00A14283">
        <w:rPr>
          <w:rFonts w:ascii="Times New Roman" w:hAnsi="Times New Roman"/>
          <w:sz w:val="28"/>
          <w:szCs w:val="28"/>
        </w:rPr>
        <w:t>з</w:t>
      </w:r>
      <w:r w:rsidRPr="00A14283">
        <w:rPr>
          <w:rFonts w:ascii="Times New Roman" w:hAnsi="Times New Roman"/>
          <w:sz w:val="28"/>
          <w:szCs w:val="28"/>
        </w:rPr>
        <w:t>делами и целевыми статьями и видами расходов классификации расходов бю</w:t>
      </w:r>
      <w:r w:rsidRPr="00A14283">
        <w:rPr>
          <w:rFonts w:ascii="Times New Roman" w:hAnsi="Times New Roman"/>
          <w:sz w:val="28"/>
          <w:szCs w:val="28"/>
        </w:rPr>
        <w:t>д</w:t>
      </w:r>
      <w:r w:rsidRPr="00A14283">
        <w:rPr>
          <w:rFonts w:ascii="Times New Roman" w:hAnsi="Times New Roman"/>
          <w:sz w:val="28"/>
          <w:szCs w:val="28"/>
        </w:rPr>
        <w:t>жетов в случае создания, реорганизации, ликвидации муниципальных учрежд</w:t>
      </w:r>
      <w:r w:rsidRPr="00A14283">
        <w:rPr>
          <w:rFonts w:ascii="Times New Roman" w:hAnsi="Times New Roman"/>
          <w:sz w:val="28"/>
          <w:szCs w:val="28"/>
        </w:rPr>
        <w:t>е</w:t>
      </w:r>
      <w:r w:rsidRPr="00A14283">
        <w:rPr>
          <w:rFonts w:ascii="Times New Roman" w:hAnsi="Times New Roman"/>
          <w:sz w:val="28"/>
          <w:szCs w:val="28"/>
        </w:rPr>
        <w:t>ний</w:t>
      </w:r>
      <w:r>
        <w:rPr>
          <w:rFonts w:ascii="Times New Roman" w:hAnsi="Times New Roman"/>
          <w:sz w:val="28"/>
          <w:szCs w:val="28"/>
        </w:rPr>
        <w:t>, муниципальных унитарных предприятий Здвинского сельсовета Здвинского района</w:t>
      </w:r>
      <w:r w:rsidRPr="00A14283">
        <w:rPr>
          <w:rFonts w:ascii="Times New Roman" w:hAnsi="Times New Roman"/>
          <w:sz w:val="28"/>
          <w:szCs w:val="28"/>
        </w:rPr>
        <w:t>;</w:t>
      </w:r>
    </w:p>
    <w:p w:rsidR="003369BE" w:rsidRPr="00A14283" w:rsidRDefault="003369BE" w:rsidP="00B41A5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4283">
        <w:rPr>
          <w:rFonts w:ascii="Times New Roman" w:hAnsi="Times New Roman"/>
          <w:sz w:val="28"/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3369BE" w:rsidRPr="00A14283" w:rsidRDefault="003369BE" w:rsidP="004C600C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3) перераспределение бюджетных ассигнований, предусмотренных адм</w:t>
      </w:r>
      <w:r w:rsidRPr="00A14283">
        <w:rPr>
          <w:sz w:val="28"/>
          <w:szCs w:val="28"/>
        </w:rPr>
        <w:t>и</w:t>
      </w:r>
      <w:r w:rsidRPr="00A14283">
        <w:rPr>
          <w:sz w:val="28"/>
          <w:szCs w:val="28"/>
        </w:rPr>
        <w:t>нистрации</w:t>
      </w:r>
      <w:r>
        <w:rPr>
          <w:sz w:val="28"/>
          <w:szCs w:val="28"/>
        </w:rPr>
        <w:t xml:space="preserve"> Здвинского сельсовета </w:t>
      </w:r>
      <w:r w:rsidRPr="00A14283">
        <w:rPr>
          <w:sz w:val="28"/>
          <w:szCs w:val="28"/>
        </w:rPr>
        <w:t xml:space="preserve"> Здвинского района</w:t>
      </w:r>
      <w:r>
        <w:rPr>
          <w:sz w:val="28"/>
          <w:szCs w:val="28"/>
        </w:rPr>
        <w:t xml:space="preserve"> Новосибирской области </w:t>
      </w:r>
      <w:r w:rsidRPr="00A14283">
        <w:rPr>
          <w:sz w:val="28"/>
          <w:szCs w:val="28"/>
        </w:rPr>
        <w:t>, между разделами, подразделами, целевыми статьями и видами расходов класс</w:t>
      </w:r>
      <w:r w:rsidRPr="00A14283">
        <w:rPr>
          <w:sz w:val="28"/>
          <w:szCs w:val="28"/>
        </w:rPr>
        <w:t>и</w:t>
      </w:r>
      <w:r w:rsidRPr="00A14283">
        <w:rPr>
          <w:sz w:val="28"/>
          <w:szCs w:val="28"/>
        </w:rPr>
        <w:t xml:space="preserve">фикации расходов бюджетов в целях реализации Указов Президента Российской Федерации от 7 мая 2012 года </w:t>
      </w:r>
      <w:hyperlink r:id="rId9" w:history="1">
        <w:r w:rsidRPr="00A14283">
          <w:rPr>
            <w:sz w:val="28"/>
            <w:szCs w:val="28"/>
          </w:rPr>
          <w:t>№</w:t>
        </w:r>
      </w:hyperlink>
      <w:r w:rsidRPr="00A14283">
        <w:rPr>
          <w:sz w:val="28"/>
          <w:szCs w:val="28"/>
        </w:rPr>
        <w:t>597 «О мероприятиях по реализации государс</w:t>
      </w:r>
      <w:r w:rsidRPr="00A14283">
        <w:rPr>
          <w:sz w:val="28"/>
          <w:szCs w:val="28"/>
        </w:rPr>
        <w:t>т</w:t>
      </w:r>
      <w:r w:rsidRPr="00A14283">
        <w:rPr>
          <w:sz w:val="28"/>
          <w:szCs w:val="28"/>
        </w:rPr>
        <w:t>венной социальной политики», в части повышения оплаты труда отдельных к</w:t>
      </w:r>
      <w:r w:rsidRPr="00A14283">
        <w:rPr>
          <w:sz w:val="28"/>
          <w:szCs w:val="28"/>
        </w:rPr>
        <w:t>а</w:t>
      </w:r>
      <w:r w:rsidRPr="00A14283">
        <w:rPr>
          <w:sz w:val="28"/>
          <w:szCs w:val="28"/>
        </w:rPr>
        <w:t>тегорий работников;</w:t>
      </w:r>
    </w:p>
    <w:p w:rsidR="003369BE" w:rsidRDefault="003369BE" w:rsidP="004C600C">
      <w:pPr>
        <w:adjustRightInd w:val="0"/>
        <w:ind w:firstLine="709"/>
        <w:jc w:val="both"/>
        <w:rPr>
          <w:sz w:val="28"/>
          <w:szCs w:val="28"/>
        </w:rPr>
      </w:pPr>
      <w:r w:rsidRPr="00A14283">
        <w:rPr>
          <w:sz w:val="28"/>
          <w:szCs w:val="28"/>
        </w:rPr>
        <w:t>4) перераспределение бюджетных ассигнований, предусмотренных гла</w:t>
      </w:r>
      <w:r w:rsidRPr="00A14283">
        <w:rPr>
          <w:sz w:val="28"/>
          <w:szCs w:val="28"/>
        </w:rPr>
        <w:t>в</w:t>
      </w:r>
      <w:r w:rsidRPr="00A14283">
        <w:rPr>
          <w:sz w:val="28"/>
          <w:szCs w:val="28"/>
        </w:rPr>
        <w:t>ному распорядителю бюджетных средств бюджета</w:t>
      </w:r>
      <w:r>
        <w:rPr>
          <w:sz w:val="28"/>
          <w:szCs w:val="28"/>
        </w:rPr>
        <w:t xml:space="preserve"> Здвинского сельсовета Здвинского района Новосибирской области</w:t>
      </w:r>
      <w:r w:rsidRPr="00A14283">
        <w:rPr>
          <w:sz w:val="28"/>
          <w:szCs w:val="28"/>
        </w:rPr>
        <w:t xml:space="preserve"> за счет межбюджетных трансфертов </w:t>
      </w:r>
      <w:r>
        <w:rPr>
          <w:sz w:val="28"/>
          <w:szCs w:val="28"/>
        </w:rPr>
        <w:t xml:space="preserve">из федерального и </w:t>
      </w:r>
      <w:r w:rsidRPr="00A14283">
        <w:rPr>
          <w:sz w:val="28"/>
          <w:szCs w:val="28"/>
        </w:rPr>
        <w:t>областного бюджета, между видами расходов, обусловленное изменением федерального и областного законодательства;</w:t>
      </w:r>
    </w:p>
    <w:p w:rsidR="003369BE" w:rsidRPr="00F54505" w:rsidRDefault="003369BE" w:rsidP="00F5450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54505">
        <w:rPr>
          <w:rFonts w:ascii="Times New Roman" w:hAnsi="Times New Roman"/>
          <w:sz w:val="28"/>
          <w:szCs w:val="28"/>
        </w:rPr>
        <w:t>5) перераспределение бюджетных ассигнований между разделами, подра</w:t>
      </w:r>
      <w:r w:rsidRPr="00F54505">
        <w:rPr>
          <w:rFonts w:ascii="Times New Roman" w:hAnsi="Times New Roman"/>
          <w:sz w:val="28"/>
          <w:szCs w:val="28"/>
        </w:rPr>
        <w:t>з</w:t>
      </w:r>
      <w:r w:rsidRPr="00F54505">
        <w:rPr>
          <w:rFonts w:ascii="Times New Roman" w:hAnsi="Times New Roman"/>
          <w:sz w:val="28"/>
          <w:szCs w:val="28"/>
        </w:rPr>
        <w:t>делами, целевыми статьями и видами расходов классификации расходов бюдж</w:t>
      </w:r>
      <w:r w:rsidRPr="00F54505">
        <w:rPr>
          <w:rFonts w:ascii="Times New Roman" w:hAnsi="Times New Roman"/>
          <w:sz w:val="28"/>
          <w:szCs w:val="28"/>
        </w:rPr>
        <w:t>е</w:t>
      </w:r>
      <w:r w:rsidRPr="00F54505">
        <w:rPr>
          <w:rFonts w:ascii="Times New Roman" w:hAnsi="Times New Roman"/>
          <w:sz w:val="28"/>
          <w:szCs w:val="28"/>
        </w:rPr>
        <w:t>тов в случае исполнения требований об уплате налога, сбора, страховых взносов, решений налоговых органов, органов управления государственными внебю</w:t>
      </w:r>
      <w:r w:rsidRPr="00F54505">
        <w:rPr>
          <w:rFonts w:ascii="Times New Roman" w:hAnsi="Times New Roman"/>
          <w:sz w:val="28"/>
          <w:szCs w:val="28"/>
        </w:rPr>
        <w:t>д</w:t>
      </w:r>
      <w:r w:rsidRPr="00F54505">
        <w:rPr>
          <w:rFonts w:ascii="Times New Roman" w:hAnsi="Times New Roman"/>
          <w:sz w:val="28"/>
          <w:szCs w:val="28"/>
        </w:rPr>
        <w:t>жетными фондами о взыскании налогов, сборов, страховых взносов, пеней и штрафов, об уплате финансовых санкций за совершение правонарушений, п</w:t>
      </w:r>
      <w:r w:rsidRPr="00F54505">
        <w:rPr>
          <w:rFonts w:ascii="Times New Roman" w:hAnsi="Times New Roman"/>
          <w:sz w:val="28"/>
          <w:szCs w:val="28"/>
        </w:rPr>
        <w:t>о</w:t>
      </w:r>
      <w:r w:rsidRPr="00F54505">
        <w:rPr>
          <w:rFonts w:ascii="Times New Roman" w:hAnsi="Times New Roman"/>
          <w:sz w:val="28"/>
          <w:szCs w:val="28"/>
        </w:rPr>
        <w:t>становлений уполномоченных должностных лиц о наложении администрати</w:t>
      </w:r>
      <w:r w:rsidRPr="00F54505">
        <w:rPr>
          <w:rFonts w:ascii="Times New Roman" w:hAnsi="Times New Roman"/>
          <w:sz w:val="28"/>
          <w:szCs w:val="28"/>
        </w:rPr>
        <w:t>в</w:t>
      </w:r>
      <w:r w:rsidRPr="00F54505">
        <w:rPr>
          <w:rFonts w:ascii="Times New Roman" w:hAnsi="Times New Roman"/>
          <w:sz w:val="28"/>
          <w:szCs w:val="28"/>
        </w:rPr>
        <w:t>ных штрафов, предусматривающих обращение взыскания на средства бюджета</w:t>
      </w:r>
      <w:r>
        <w:rPr>
          <w:rFonts w:ascii="Times New Roman" w:hAnsi="Times New Roman"/>
          <w:sz w:val="28"/>
          <w:szCs w:val="28"/>
        </w:rPr>
        <w:t xml:space="preserve"> Здвинского сельсовета Здвинского района Новосибирской области</w:t>
      </w:r>
      <w:r w:rsidRPr="00F54505">
        <w:rPr>
          <w:rFonts w:ascii="Times New Roman" w:hAnsi="Times New Roman"/>
          <w:sz w:val="28"/>
          <w:szCs w:val="28"/>
        </w:rPr>
        <w:t>;</w:t>
      </w:r>
    </w:p>
    <w:p w:rsidR="003369BE" w:rsidRPr="00CB7059" w:rsidRDefault="003369BE" w:rsidP="00F2527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14283">
        <w:rPr>
          <w:rFonts w:ascii="Times New Roman" w:hAnsi="Times New Roman"/>
          <w:sz w:val="28"/>
          <w:szCs w:val="28"/>
        </w:rPr>
        <w:t xml:space="preserve">6) </w:t>
      </w:r>
      <w:r w:rsidRPr="00CB7059">
        <w:rPr>
          <w:rFonts w:ascii="Times New Roman" w:hAnsi="Times New Roman"/>
          <w:sz w:val="28"/>
          <w:szCs w:val="28"/>
        </w:rPr>
        <w:t xml:space="preserve">изменение бюджетных ассигнований в части расходов, производимых за счет </w:t>
      </w:r>
      <w:r>
        <w:rPr>
          <w:rFonts w:ascii="Times New Roman" w:hAnsi="Times New Roman"/>
          <w:sz w:val="28"/>
          <w:szCs w:val="28"/>
        </w:rPr>
        <w:t xml:space="preserve">средств </w:t>
      </w:r>
      <w:r w:rsidRPr="00F2527C">
        <w:rPr>
          <w:rFonts w:ascii="Times New Roman" w:hAnsi="Times New Roman"/>
          <w:sz w:val="28"/>
        </w:rPr>
        <w:t>из областного бюджета Новосибирской области  с учетом средств из федерального бюджета</w:t>
      </w:r>
      <w:r w:rsidRPr="00F2527C">
        <w:rPr>
          <w:rFonts w:ascii="Times New Roman" w:hAnsi="Times New Roman"/>
          <w:sz w:val="28"/>
          <w:szCs w:val="28"/>
        </w:rPr>
        <w:t>, при</w:t>
      </w:r>
      <w:r w:rsidRPr="00CB7059">
        <w:rPr>
          <w:rFonts w:ascii="Times New Roman" w:hAnsi="Times New Roman"/>
          <w:sz w:val="28"/>
          <w:szCs w:val="28"/>
        </w:rPr>
        <w:t xml:space="preserve"> доведении (отзыве) лимитов бюджетных обяз</w:t>
      </w:r>
      <w:r w:rsidRPr="00CB7059">
        <w:rPr>
          <w:rFonts w:ascii="Times New Roman" w:hAnsi="Times New Roman"/>
          <w:sz w:val="28"/>
          <w:szCs w:val="28"/>
        </w:rPr>
        <w:t>а</w:t>
      </w:r>
      <w:r w:rsidRPr="00CB7059">
        <w:rPr>
          <w:rFonts w:ascii="Times New Roman" w:hAnsi="Times New Roman"/>
          <w:sz w:val="28"/>
          <w:szCs w:val="28"/>
        </w:rPr>
        <w:t>тельств в части переданных Управлению Федерального казначейства по Новос</w:t>
      </w:r>
      <w:r w:rsidRPr="00CB7059">
        <w:rPr>
          <w:rFonts w:ascii="Times New Roman" w:hAnsi="Times New Roman"/>
          <w:sz w:val="28"/>
          <w:szCs w:val="28"/>
        </w:rPr>
        <w:t>и</w:t>
      </w:r>
      <w:r w:rsidRPr="00CB7059">
        <w:rPr>
          <w:rFonts w:ascii="Times New Roman" w:hAnsi="Times New Roman"/>
          <w:sz w:val="28"/>
          <w:szCs w:val="28"/>
        </w:rPr>
        <w:t xml:space="preserve">бирской области полномочий получателя </w:t>
      </w:r>
      <w:r>
        <w:rPr>
          <w:rFonts w:ascii="Times New Roman" w:hAnsi="Times New Roman"/>
          <w:sz w:val="28"/>
          <w:szCs w:val="28"/>
        </w:rPr>
        <w:t xml:space="preserve">средств </w:t>
      </w:r>
      <w:r w:rsidRPr="00F2527C">
        <w:rPr>
          <w:rFonts w:ascii="Times New Roman" w:hAnsi="Times New Roman"/>
          <w:sz w:val="28"/>
        </w:rPr>
        <w:t>областного бюджета Новос</w:t>
      </w:r>
      <w:r w:rsidRPr="00F2527C">
        <w:rPr>
          <w:rFonts w:ascii="Times New Roman" w:hAnsi="Times New Roman"/>
          <w:sz w:val="28"/>
        </w:rPr>
        <w:t>и</w:t>
      </w:r>
      <w:r w:rsidRPr="00F2527C">
        <w:rPr>
          <w:rFonts w:ascii="Times New Roman" w:hAnsi="Times New Roman"/>
          <w:sz w:val="28"/>
        </w:rPr>
        <w:t xml:space="preserve">бирской области  с учетом </w:t>
      </w:r>
      <w:r w:rsidRPr="00CB7059">
        <w:rPr>
          <w:rFonts w:ascii="Times New Roman" w:hAnsi="Times New Roman"/>
          <w:sz w:val="28"/>
          <w:szCs w:val="28"/>
        </w:rPr>
        <w:t>средств федерального бюджета по перечислению в бюджет</w:t>
      </w:r>
      <w:r>
        <w:rPr>
          <w:rFonts w:ascii="Times New Roman" w:hAnsi="Times New Roman"/>
          <w:sz w:val="28"/>
          <w:szCs w:val="28"/>
        </w:rPr>
        <w:t xml:space="preserve"> Здвинского сельсовета Здвинского района Новосибирской области</w:t>
      </w:r>
      <w:r w:rsidRPr="00CB7059">
        <w:rPr>
          <w:rFonts w:ascii="Times New Roman" w:hAnsi="Times New Roman"/>
          <w:sz w:val="28"/>
          <w:szCs w:val="28"/>
        </w:rPr>
        <w:t xml:space="preserve"> ме</w:t>
      </w:r>
      <w:r w:rsidRPr="00CB7059">
        <w:rPr>
          <w:rFonts w:ascii="Times New Roman" w:hAnsi="Times New Roman"/>
          <w:sz w:val="28"/>
          <w:szCs w:val="28"/>
        </w:rPr>
        <w:t>ж</w:t>
      </w:r>
      <w:r w:rsidRPr="00CB7059">
        <w:rPr>
          <w:rFonts w:ascii="Times New Roman" w:hAnsi="Times New Roman"/>
          <w:sz w:val="28"/>
          <w:szCs w:val="28"/>
        </w:rPr>
        <w:t>бюджетных трансфертов, имеющих целевое назначение, в пределах сумм, нео</w:t>
      </w:r>
      <w:r w:rsidRPr="00CB7059">
        <w:rPr>
          <w:rFonts w:ascii="Times New Roman" w:hAnsi="Times New Roman"/>
          <w:sz w:val="28"/>
          <w:szCs w:val="28"/>
        </w:rPr>
        <w:t>б</w:t>
      </w:r>
      <w:r w:rsidRPr="00CB7059">
        <w:rPr>
          <w:rFonts w:ascii="Times New Roman" w:hAnsi="Times New Roman"/>
          <w:sz w:val="28"/>
          <w:szCs w:val="28"/>
        </w:rPr>
        <w:t>ходимых для оплаты денежных обязательств по расходам получателей средств бюджета</w:t>
      </w:r>
      <w:r>
        <w:rPr>
          <w:rFonts w:ascii="Times New Roman" w:hAnsi="Times New Roman"/>
          <w:sz w:val="28"/>
          <w:szCs w:val="28"/>
        </w:rPr>
        <w:t xml:space="preserve"> Здвинского сельсовета Здвинского района Новосибирской области</w:t>
      </w:r>
      <w:r w:rsidRPr="00CB7059">
        <w:rPr>
          <w:rFonts w:ascii="Times New Roman" w:hAnsi="Times New Roman"/>
          <w:sz w:val="28"/>
          <w:szCs w:val="28"/>
        </w:rPr>
        <w:t>, и</w:t>
      </w:r>
      <w:r w:rsidRPr="00CB7059">
        <w:rPr>
          <w:rFonts w:ascii="Times New Roman" w:hAnsi="Times New Roman"/>
          <w:sz w:val="28"/>
          <w:szCs w:val="28"/>
        </w:rPr>
        <w:t>с</w:t>
      </w:r>
      <w:r w:rsidRPr="00CB7059">
        <w:rPr>
          <w:rFonts w:ascii="Times New Roman" w:hAnsi="Times New Roman"/>
          <w:sz w:val="28"/>
          <w:szCs w:val="28"/>
        </w:rPr>
        <w:t xml:space="preserve">точником финансового обеспечения которых являются данные межбюджетные трансферты, при уточнении объемов, утвержденных настоящим </w:t>
      </w:r>
      <w:r>
        <w:rPr>
          <w:rFonts w:ascii="Times New Roman" w:hAnsi="Times New Roman"/>
          <w:sz w:val="28"/>
          <w:szCs w:val="28"/>
        </w:rPr>
        <w:t>Решением</w:t>
      </w:r>
      <w:r w:rsidRPr="00CB7059">
        <w:rPr>
          <w:rFonts w:ascii="Times New Roman" w:hAnsi="Times New Roman"/>
          <w:sz w:val="28"/>
          <w:szCs w:val="28"/>
        </w:rPr>
        <w:t>;</w:t>
      </w:r>
    </w:p>
    <w:p w:rsidR="003369BE" w:rsidRPr="00A14283" w:rsidRDefault="003369BE" w:rsidP="00CF1E3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изменение</w:t>
      </w:r>
      <w:r w:rsidRPr="00A14283">
        <w:rPr>
          <w:rFonts w:ascii="Times New Roman" w:hAnsi="Times New Roman"/>
          <w:sz w:val="28"/>
          <w:szCs w:val="28"/>
        </w:rPr>
        <w:t xml:space="preserve"> бюджетных ассигнований за счет безвозмездных поступл</w:t>
      </w:r>
      <w:r w:rsidRPr="00A14283">
        <w:rPr>
          <w:rFonts w:ascii="Times New Roman" w:hAnsi="Times New Roman"/>
          <w:sz w:val="28"/>
          <w:szCs w:val="28"/>
        </w:rPr>
        <w:t>е</w:t>
      </w:r>
      <w:r w:rsidRPr="00A14283">
        <w:rPr>
          <w:rFonts w:ascii="Times New Roman" w:hAnsi="Times New Roman"/>
          <w:sz w:val="28"/>
          <w:szCs w:val="28"/>
        </w:rPr>
        <w:t>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</w:t>
      </w:r>
      <w:r w:rsidRPr="00A14283">
        <w:rPr>
          <w:rFonts w:ascii="Times New Roman" w:hAnsi="Times New Roman"/>
          <w:sz w:val="28"/>
          <w:szCs w:val="28"/>
        </w:rPr>
        <w:t>и</w:t>
      </w:r>
      <w:r w:rsidRPr="00A14283">
        <w:rPr>
          <w:rFonts w:ascii="Times New Roman" w:hAnsi="Times New Roman"/>
          <w:sz w:val="28"/>
          <w:szCs w:val="28"/>
        </w:rPr>
        <w:t>ми лицами, сверх объемов, утвержденных настоящим Решением;</w:t>
      </w:r>
    </w:p>
    <w:p w:rsidR="003369BE" w:rsidRPr="00A14283" w:rsidRDefault="003369BE" w:rsidP="00CF1E3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A14283">
        <w:rPr>
          <w:rFonts w:ascii="Times New Roman" w:hAnsi="Times New Roman"/>
          <w:sz w:val="28"/>
          <w:szCs w:val="28"/>
        </w:rPr>
        <w:t>) распределение на основании областных правовых актов субсидий, су</w:t>
      </w:r>
      <w:r w:rsidRPr="00A14283">
        <w:rPr>
          <w:rFonts w:ascii="Times New Roman" w:hAnsi="Times New Roman"/>
          <w:sz w:val="28"/>
          <w:szCs w:val="28"/>
        </w:rPr>
        <w:t>б</w:t>
      </w:r>
      <w:r w:rsidRPr="00A14283">
        <w:rPr>
          <w:rFonts w:ascii="Times New Roman" w:hAnsi="Times New Roman"/>
          <w:sz w:val="28"/>
          <w:szCs w:val="28"/>
        </w:rPr>
        <w:t>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</w:t>
      </w:r>
      <w:r>
        <w:rPr>
          <w:rFonts w:ascii="Times New Roman" w:hAnsi="Times New Roman"/>
          <w:sz w:val="28"/>
          <w:szCs w:val="28"/>
        </w:rPr>
        <w:t>левое назначение, бюджету Здвинского сельсовета Здвинского 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она Новосибирской области</w:t>
      </w:r>
      <w:r w:rsidRPr="00A14283">
        <w:rPr>
          <w:rFonts w:ascii="Times New Roman" w:hAnsi="Times New Roman"/>
          <w:sz w:val="28"/>
          <w:szCs w:val="28"/>
        </w:rPr>
        <w:t xml:space="preserve"> сверх объемов, утвержденных настоящим Решен</w:t>
      </w:r>
      <w:r w:rsidRPr="00A14283">
        <w:rPr>
          <w:rFonts w:ascii="Times New Roman" w:hAnsi="Times New Roman"/>
          <w:sz w:val="28"/>
          <w:szCs w:val="28"/>
        </w:rPr>
        <w:t>и</w:t>
      </w:r>
      <w:r w:rsidRPr="00A14283">
        <w:rPr>
          <w:rFonts w:ascii="Times New Roman" w:hAnsi="Times New Roman"/>
          <w:sz w:val="28"/>
          <w:szCs w:val="28"/>
        </w:rPr>
        <w:t>ем;</w:t>
      </w:r>
    </w:p>
    <w:p w:rsidR="003369BE" w:rsidRPr="00A14283" w:rsidRDefault="003369BE" w:rsidP="004C60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14283">
        <w:rPr>
          <w:sz w:val="28"/>
          <w:szCs w:val="28"/>
        </w:rPr>
        <w:t>) перераспределение бюджетных ассигнований между разделами, подра</w:t>
      </w:r>
      <w:r w:rsidRPr="00A14283">
        <w:rPr>
          <w:sz w:val="28"/>
          <w:szCs w:val="28"/>
        </w:rPr>
        <w:t>з</w:t>
      </w:r>
      <w:r w:rsidRPr="00A14283">
        <w:rPr>
          <w:sz w:val="28"/>
          <w:szCs w:val="28"/>
        </w:rPr>
        <w:t>делами, целевыми статьями, видами расходов бюджетов, в том числе вновь вв</w:t>
      </w:r>
      <w:r w:rsidRPr="00A14283">
        <w:rPr>
          <w:sz w:val="28"/>
          <w:szCs w:val="28"/>
        </w:rPr>
        <w:t>о</w:t>
      </w:r>
      <w:r w:rsidRPr="00A14283">
        <w:rPr>
          <w:sz w:val="28"/>
          <w:szCs w:val="28"/>
        </w:rPr>
        <w:t xml:space="preserve">димыми, в пределах ассигнований, предусмотренных главному распорядителю </w:t>
      </w:r>
      <w:r>
        <w:rPr>
          <w:sz w:val="28"/>
          <w:szCs w:val="28"/>
        </w:rPr>
        <w:t>бюджетных средств бюджета  Здвинского сельсовета Здвинского района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сибирской области</w:t>
      </w:r>
      <w:r w:rsidRPr="00A142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14283">
        <w:rPr>
          <w:sz w:val="28"/>
          <w:szCs w:val="28"/>
        </w:rPr>
        <w:t>, на основании соглашений (проектов соглашений) с облас</w:t>
      </w:r>
      <w:r w:rsidRPr="00A14283">
        <w:rPr>
          <w:sz w:val="28"/>
          <w:szCs w:val="28"/>
        </w:rPr>
        <w:t>т</w:t>
      </w:r>
      <w:r w:rsidRPr="00A14283">
        <w:rPr>
          <w:sz w:val="28"/>
          <w:szCs w:val="28"/>
        </w:rPr>
        <w:t>ными органами государственной власти о предоставлении средств из областного бюджета, определяющего долю софинансирования расходного обязательства из федерального и областного бюджетов;</w:t>
      </w:r>
    </w:p>
    <w:p w:rsidR="003369BE" w:rsidRPr="00A14283" w:rsidRDefault="003369BE" w:rsidP="004C60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A14283">
        <w:rPr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3369BE" w:rsidRDefault="003369BE" w:rsidP="0006451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1428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A14283">
        <w:rPr>
          <w:rFonts w:ascii="Times New Roman" w:hAnsi="Times New Roman"/>
          <w:sz w:val="28"/>
          <w:szCs w:val="28"/>
        </w:rPr>
        <w:t>)перераспределение бюджетных ассигнований между разделами, по</w:t>
      </w:r>
      <w:r w:rsidRPr="00A14283">
        <w:rPr>
          <w:rFonts w:ascii="Times New Roman" w:hAnsi="Times New Roman"/>
          <w:sz w:val="28"/>
          <w:szCs w:val="28"/>
        </w:rPr>
        <w:t>д</w:t>
      </w:r>
      <w:r w:rsidRPr="00A14283">
        <w:rPr>
          <w:rFonts w:ascii="Times New Roman" w:hAnsi="Times New Roman"/>
          <w:sz w:val="28"/>
          <w:szCs w:val="28"/>
        </w:rPr>
        <w:t>разделами, целевыми статьями и видами расходов классификации расходов бюджетов, предусмотренных главному распорядителю бюджетных средств в т</w:t>
      </w:r>
      <w:r w:rsidRPr="00A14283">
        <w:rPr>
          <w:rFonts w:ascii="Times New Roman" w:hAnsi="Times New Roman"/>
          <w:sz w:val="28"/>
          <w:szCs w:val="28"/>
        </w:rPr>
        <w:t>е</w:t>
      </w:r>
      <w:r w:rsidRPr="00A14283">
        <w:rPr>
          <w:rFonts w:ascii="Times New Roman" w:hAnsi="Times New Roman"/>
          <w:sz w:val="28"/>
          <w:szCs w:val="28"/>
        </w:rPr>
        <w:t>кущем финансовом году, при необходимости возврата средств в областной бю</w:t>
      </w:r>
      <w:r w:rsidRPr="00A14283">
        <w:rPr>
          <w:rFonts w:ascii="Times New Roman" w:hAnsi="Times New Roman"/>
          <w:sz w:val="28"/>
          <w:szCs w:val="28"/>
        </w:rPr>
        <w:t>д</w:t>
      </w:r>
      <w:r w:rsidRPr="00A14283">
        <w:rPr>
          <w:rFonts w:ascii="Times New Roman" w:hAnsi="Times New Roman"/>
          <w:sz w:val="28"/>
          <w:szCs w:val="28"/>
        </w:rPr>
        <w:t>жет в результате нарушения исполнения обязательств, предусмотренных согл</w:t>
      </w:r>
      <w:r w:rsidRPr="00A14283">
        <w:rPr>
          <w:rFonts w:ascii="Times New Roman" w:hAnsi="Times New Roman"/>
          <w:sz w:val="28"/>
          <w:szCs w:val="28"/>
        </w:rPr>
        <w:t>а</w:t>
      </w:r>
      <w:r w:rsidRPr="00A14283">
        <w:rPr>
          <w:rFonts w:ascii="Times New Roman" w:hAnsi="Times New Roman"/>
          <w:sz w:val="28"/>
          <w:szCs w:val="28"/>
        </w:rPr>
        <w:t>шениями о предоставлении субсидии из областного бюджета</w:t>
      </w:r>
      <w:r>
        <w:rPr>
          <w:rFonts w:ascii="Times New Roman" w:hAnsi="Times New Roman"/>
          <w:sz w:val="28"/>
          <w:szCs w:val="28"/>
        </w:rPr>
        <w:t>;</w:t>
      </w:r>
    </w:p>
    <w:p w:rsidR="003369BE" w:rsidRDefault="003369BE" w:rsidP="00F2527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 </w:t>
      </w:r>
      <w:r w:rsidRPr="00CB7059">
        <w:rPr>
          <w:rFonts w:ascii="Times New Roman" w:hAnsi="Times New Roman"/>
          <w:sz w:val="28"/>
          <w:szCs w:val="28"/>
        </w:rPr>
        <w:t>перераспределение бюджетных ассигнований, предусмотренных гла</w:t>
      </w:r>
      <w:r w:rsidRPr="00CB7059">
        <w:rPr>
          <w:rFonts w:ascii="Times New Roman" w:hAnsi="Times New Roman"/>
          <w:sz w:val="28"/>
          <w:szCs w:val="28"/>
        </w:rPr>
        <w:t>в</w:t>
      </w:r>
      <w:r w:rsidRPr="00CB7059">
        <w:rPr>
          <w:rFonts w:ascii="Times New Roman" w:hAnsi="Times New Roman"/>
          <w:sz w:val="28"/>
          <w:szCs w:val="28"/>
        </w:rPr>
        <w:t>ному распорядителю бюджетных средств бюджета</w:t>
      </w:r>
      <w:r>
        <w:rPr>
          <w:rFonts w:ascii="Times New Roman" w:hAnsi="Times New Roman"/>
          <w:sz w:val="28"/>
          <w:szCs w:val="28"/>
        </w:rPr>
        <w:t xml:space="preserve"> Здвинского сельсовета Здвинского района Новосибирской области</w:t>
      </w:r>
      <w:r w:rsidRPr="00CB7059">
        <w:rPr>
          <w:rFonts w:ascii="Times New Roman" w:hAnsi="Times New Roman"/>
          <w:sz w:val="28"/>
          <w:szCs w:val="28"/>
        </w:rPr>
        <w:t xml:space="preserve"> на исполнение расходных обяз</w:t>
      </w:r>
      <w:r w:rsidRPr="00CB7059">
        <w:rPr>
          <w:rFonts w:ascii="Times New Roman" w:hAnsi="Times New Roman"/>
          <w:sz w:val="28"/>
          <w:szCs w:val="28"/>
        </w:rPr>
        <w:t>а</w:t>
      </w:r>
      <w:r w:rsidRPr="00CB7059">
        <w:rPr>
          <w:rFonts w:ascii="Times New Roman" w:hAnsi="Times New Roman"/>
          <w:sz w:val="28"/>
          <w:szCs w:val="28"/>
        </w:rPr>
        <w:t xml:space="preserve">тельств, в целях финансового обеспечения (софинансирования) которых из 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дерального и областного</w:t>
      </w:r>
      <w:r w:rsidRPr="00CB7059">
        <w:rPr>
          <w:rFonts w:ascii="Times New Roman" w:hAnsi="Times New Roman"/>
          <w:sz w:val="28"/>
          <w:szCs w:val="28"/>
        </w:rPr>
        <w:t xml:space="preserve"> бюджета предоставляются субсидии и иные межбю</w:t>
      </w:r>
      <w:r w:rsidRPr="00CB7059">
        <w:rPr>
          <w:rFonts w:ascii="Times New Roman" w:hAnsi="Times New Roman"/>
          <w:sz w:val="28"/>
          <w:szCs w:val="28"/>
        </w:rPr>
        <w:t>д</w:t>
      </w:r>
      <w:r w:rsidRPr="00CB7059">
        <w:rPr>
          <w:rFonts w:ascii="Times New Roman" w:hAnsi="Times New Roman"/>
          <w:sz w:val="28"/>
          <w:szCs w:val="28"/>
        </w:rPr>
        <w:t>жетные трансферты, между разделами, подразделами, целевыми статьями и в</w:t>
      </w:r>
      <w:r w:rsidRPr="00CB7059">
        <w:rPr>
          <w:rFonts w:ascii="Times New Roman" w:hAnsi="Times New Roman"/>
          <w:sz w:val="28"/>
          <w:szCs w:val="28"/>
        </w:rPr>
        <w:t>и</w:t>
      </w:r>
      <w:r w:rsidRPr="00CB7059">
        <w:rPr>
          <w:rFonts w:ascii="Times New Roman" w:hAnsi="Times New Roman"/>
          <w:sz w:val="28"/>
          <w:szCs w:val="28"/>
        </w:rPr>
        <w:t>дами расходов классификации расходов бюджетов в рамках одного регионал</w:t>
      </w:r>
      <w:r w:rsidRPr="00CB7059">
        <w:rPr>
          <w:rFonts w:ascii="Times New Roman" w:hAnsi="Times New Roman"/>
          <w:sz w:val="28"/>
          <w:szCs w:val="28"/>
        </w:rPr>
        <w:t>ь</w:t>
      </w:r>
      <w:r w:rsidRPr="00CB7059">
        <w:rPr>
          <w:rFonts w:ascii="Times New Roman" w:hAnsi="Times New Roman"/>
          <w:sz w:val="28"/>
          <w:szCs w:val="28"/>
        </w:rPr>
        <w:t>ного проекта;</w:t>
      </w:r>
    </w:p>
    <w:p w:rsidR="003369BE" w:rsidRPr="00CB7059" w:rsidRDefault="003369BE" w:rsidP="00F2527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13) </w:t>
      </w:r>
      <w:r w:rsidRPr="00CB7059">
        <w:rPr>
          <w:rFonts w:ascii="Times New Roman" w:hAnsi="Times New Roman"/>
          <w:sz w:val="28"/>
          <w:szCs w:val="28"/>
        </w:rPr>
        <w:t>перераспределение бюджетных ассигнований между разделами, по</w:t>
      </w:r>
      <w:r w:rsidRPr="00CB7059">
        <w:rPr>
          <w:rFonts w:ascii="Times New Roman" w:hAnsi="Times New Roman"/>
          <w:sz w:val="28"/>
          <w:szCs w:val="28"/>
        </w:rPr>
        <w:t>д</w:t>
      </w:r>
      <w:r w:rsidRPr="00CB7059">
        <w:rPr>
          <w:rFonts w:ascii="Times New Roman" w:hAnsi="Times New Roman"/>
          <w:sz w:val="28"/>
          <w:szCs w:val="28"/>
        </w:rPr>
        <w:t>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обязательств;</w:t>
      </w:r>
    </w:p>
    <w:p w:rsidR="003369BE" w:rsidRDefault="003369BE" w:rsidP="003F5B3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E57D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2E57D2">
        <w:rPr>
          <w:rFonts w:ascii="Times New Roman" w:hAnsi="Times New Roman"/>
          <w:sz w:val="28"/>
          <w:szCs w:val="28"/>
        </w:rPr>
        <w:t>) перераспределение бюджетных ассигнований, предусмотренных гла</w:t>
      </w:r>
      <w:r w:rsidRPr="002E57D2">
        <w:rPr>
          <w:rFonts w:ascii="Times New Roman" w:hAnsi="Times New Roman"/>
          <w:sz w:val="28"/>
          <w:szCs w:val="28"/>
        </w:rPr>
        <w:t>в</w:t>
      </w:r>
      <w:r w:rsidRPr="002E57D2">
        <w:rPr>
          <w:rFonts w:ascii="Times New Roman" w:hAnsi="Times New Roman"/>
          <w:sz w:val="28"/>
          <w:szCs w:val="28"/>
        </w:rPr>
        <w:t xml:space="preserve">ному распорядителю </w:t>
      </w:r>
      <w:r>
        <w:rPr>
          <w:rFonts w:ascii="Times New Roman" w:hAnsi="Times New Roman"/>
          <w:sz w:val="28"/>
          <w:szCs w:val="28"/>
        </w:rPr>
        <w:t xml:space="preserve">бюджетных средств бюджета Здвинского сельсовета Здвинского района Новосибирской области </w:t>
      </w:r>
      <w:r w:rsidRPr="002E57D2">
        <w:rPr>
          <w:rFonts w:ascii="Times New Roman" w:hAnsi="Times New Roman"/>
          <w:sz w:val="28"/>
          <w:szCs w:val="28"/>
        </w:rPr>
        <w:t>,между</w:t>
      </w:r>
      <w:r w:rsidRPr="003F5B3C">
        <w:rPr>
          <w:rFonts w:ascii="Times New Roman" w:hAnsi="Times New Roman"/>
          <w:sz w:val="28"/>
          <w:szCs w:val="28"/>
        </w:rPr>
        <w:t xml:space="preserve"> разделами, подразделами, целевыми статьями и видами расходов классификации</w:t>
      </w:r>
      <w:r w:rsidRPr="00B86B63">
        <w:rPr>
          <w:rFonts w:ascii="Times New Roman" w:hAnsi="Times New Roman"/>
          <w:sz w:val="28"/>
          <w:szCs w:val="28"/>
        </w:rPr>
        <w:t xml:space="preserve"> расходов бюджетов </w:t>
      </w:r>
      <w:r>
        <w:rPr>
          <w:rFonts w:ascii="Times New Roman" w:hAnsi="Times New Roman"/>
          <w:sz w:val="28"/>
          <w:szCs w:val="28"/>
        </w:rPr>
        <w:t>для осуществления софинансирования мероприятий, осуществляемых за счет ме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бюджетных трансфертов  из областного бюджета Новосибирской области;</w:t>
      </w:r>
    </w:p>
    <w:p w:rsidR="003369BE" w:rsidRPr="00CB7059" w:rsidRDefault="003369BE" w:rsidP="00A450D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15) </w:t>
      </w:r>
      <w:r w:rsidRPr="00CB7059">
        <w:rPr>
          <w:rFonts w:ascii="Times New Roman" w:hAnsi="Times New Roman"/>
          <w:sz w:val="28"/>
          <w:szCs w:val="28"/>
        </w:rPr>
        <w:t>перераспределение бюджетных ассигнований между разделами, по</w:t>
      </w:r>
      <w:r w:rsidRPr="00CB7059">
        <w:rPr>
          <w:rFonts w:ascii="Times New Roman" w:hAnsi="Times New Roman"/>
          <w:sz w:val="28"/>
          <w:szCs w:val="28"/>
        </w:rPr>
        <w:t>д</w:t>
      </w:r>
      <w:r w:rsidRPr="00CB7059">
        <w:rPr>
          <w:rFonts w:ascii="Times New Roman" w:hAnsi="Times New Roman"/>
          <w:sz w:val="28"/>
          <w:szCs w:val="28"/>
        </w:rPr>
        <w:t>разделами, целевыми статьями и видами расходов классификации расходов бюджетов, предусмотренных главному распорядителю бюджетных средств бюджета</w:t>
      </w:r>
      <w:r>
        <w:rPr>
          <w:rFonts w:ascii="Times New Roman" w:hAnsi="Times New Roman"/>
          <w:sz w:val="28"/>
          <w:szCs w:val="28"/>
        </w:rPr>
        <w:t xml:space="preserve"> Здвинского сельсовета Здвинского района Новосибирской области</w:t>
      </w:r>
      <w:r w:rsidRPr="00CB7059">
        <w:rPr>
          <w:rFonts w:ascii="Times New Roman" w:hAnsi="Times New Roman"/>
          <w:sz w:val="28"/>
          <w:szCs w:val="28"/>
        </w:rPr>
        <w:t xml:space="preserve"> в текущем финансовом году, в целях исполнения решений </w:t>
      </w:r>
      <w:r>
        <w:rPr>
          <w:rFonts w:ascii="Times New Roman" w:hAnsi="Times New Roman"/>
          <w:sz w:val="28"/>
          <w:szCs w:val="28"/>
        </w:rPr>
        <w:t>администрации Здви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ского сельсовета Здвинского района Новосибирской области </w:t>
      </w:r>
      <w:r w:rsidRPr="00CB7059">
        <w:rPr>
          <w:rFonts w:ascii="Times New Roman" w:hAnsi="Times New Roman"/>
          <w:sz w:val="28"/>
          <w:szCs w:val="28"/>
        </w:rPr>
        <w:t>по погашению пр</w:t>
      </w:r>
      <w:r w:rsidRPr="00CB7059">
        <w:rPr>
          <w:rFonts w:ascii="Times New Roman" w:hAnsi="Times New Roman"/>
          <w:sz w:val="28"/>
          <w:szCs w:val="28"/>
        </w:rPr>
        <w:t>о</w:t>
      </w:r>
      <w:r w:rsidRPr="00CB7059">
        <w:rPr>
          <w:rFonts w:ascii="Times New Roman" w:hAnsi="Times New Roman"/>
          <w:sz w:val="28"/>
          <w:szCs w:val="28"/>
        </w:rPr>
        <w:t>сроченной кредиторской задолженности главного распорядителя бюджета</w:t>
      </w:r>
      <w:r>
        <w:rPr>
          <w:rFonts w:ascii="Times New Roman" w:hAnsi="Times New Roman"/>
          <w:sz w:val="28"/>
          <w:szCs w:val="28"/>
        </w:rPr>
        <w:t xml:space="preserve"> Здвинского сельсовета Здвинского района Новосибирской области</w:t>
      </w:r>
      <w:r w:rsidRPr="00A14283">
        <w:rPr>
          <w:rFonts w:ascii="Times New Roman" w:hAnsi="Times New Roman"/>
          <w:sz w:val="28"/>
          <w:szCs w:val="28"/>
        </w:rPr>
        <w:t xml:space="preserve"> </w:t>
      </w:r>
      <w:r w:rsidRPr="00CB7059">
        <w:rPr>
          <w:rFonts w:ascii="Times New Roman" w:hAnsi="Times New Roman"/>
          <w:sz w:val="28"/>
          <w:szCs w:val="28"/>
        </w:rPr>
        <w:t xml:space="preserve"> и (или) нах</w:t>
      </w:r>
      <w:r w:rsidRPr="00CB7059">
        <w:rPr>
          <w:rFonts w:ascii="Times New Roman" w:hAnsi="Times New Roman"/>
          <w:sz w:val="28"/>
          <w:szCs w:val="28"/>
        </w:rPr>
        <w:t>о</w:t>
      </w:r>
      <w:r w:rsidRPr="00CB7059">
        <w:rPr>
          <w:rFonts w:ascii="Times New Roman" w:hAnsi="Times New Roman"/>
          <w:sz w:val="28"/>
          <w:szCs w:val="28"/>
        </w:rPr>
        <w:t xml:space="preserve">дящихся в его ведении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CB7059">
        <w:rPr>
          <w:rFonts w:ascii="Times New Roman" w:hAnsi="Times New Roman"/>
          <w:sz w:val="28"/>
          <w:szCs w:val="28"/>
        </w:rPr>
        <w:t xml:space="preserve"> учреждений </w:t>
      </w:r>
      <w:r>
        <w:rPr>
          <w:rFonts w:ascii="Times New Roman" w:hAnsi="Times New Roman"/>
          <w:sz w:val="28"/>
          <w:szCs w:val="28"/>
        </w:rPr>
        <w:t xml:space="preserve"> Здвинского сельсовета    Здвинского района </w:t>
      </w:r>
      <w:r w:rsidRPr="00CB7059">
        <w:rPr>
          <w:rFonts w:ascii="Times New Roman" w:hAnsi="Times New Roman"/>
          <w:sz w:val="28"/>
          <w:szCs w:val="28"/>
        </w:rPr>
        <w:t>Новосибирской области.</w:t>
      </w:r>
    </w:p>
    <w:p w:rsidR="003369BE" w:rsidRDefault="003369BE" w:rsidP="003F5B3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C0515">
        <w:rPr>
          <w:rFonts w:ascii="Times New Roman" w:hAnsi="Times New Roman"/>
          <w:sz w:val="28"/>
          <w:szCs w:val="28"/>
        </w:rPr>
        <w:t>Установить, что в случаях, предусмотренных Федеральным законом о федеральном бюджете на 202</w:t>
      </w:r>
      <w:r>
        <w:rPr>
          <w:rFonts w:ascii="Times New Roman" w:hAnsi="Times New Roman"/>
          <w:sz w:val="28"/>
          <w:szCs w:val="28"/>
        </w:rPr>
        <w:t>1</w:t>
      </w:r>
      <w:r w:rsidRPr="00EC051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Pr="00EC051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EC0515">
        <w:rPr>
          <w:rFonts w:ascii="Times New Roman" w:hAnsi="Times New Roman"/>
          <w:sz w:val="28"/>
          <w:szCs w:val="28"/>
        </w:rPr>
        <w:t xml:space="preserve"> годов, Управление Федерального казначейства по Новосибирской области в порядке, установленном Правительством Российской Федерации, осуществляет казначе</w:t>
      </w:r>
      <w:r w:rsidRPr="00EC0515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ское сопровождение средств бюджета Здвинского сельсовета Здвинского района Новосибирской области</w:t>
      </w:r>
      <w:r w:rsidRPr="00EC0515">
        <w:rPr>
          <w:rFonts w:ascii="Times New Roman" w:hAnsi="Times New Roman"/>
          <w:sz w:val="28"/>
          <w:szCs w:val="28"/>
        </w:rPr>
        <w:t>.</w:t>
      </w:r>
    </w:p>
    <w:p w:rsidR="003369BE" w:rsidRPr="00CB7059" w:rsidRDefault="003369BE" w:rsidP="00A846E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CB7059">
        <w:rPr>
          <w:rFonts w:ascii="Times New Roman" w:hAnsi="Times New Roman"/>
          <w:sz w:val="28"/>
          <w:szCs w:val="28"/>
        </w:rPr>
        <w:t>Установить, что в ходе исполнения бюджета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Pr="00CB7059">
        <w:rPr>
          <w:rFonts w:ascii="Times New Roman" w:hAnsi="Times New Roman"/>
          <w:sz w:val="28"/>
          <w:szCs w:val="28"/>
        </w:rPr>
        <w:t xml:space="preserve"> в 2021 году в соо</w:t>
      </w:r>
      <w:r w:rsidRPr="00CB7059">
        <w:rPr>
          <w:rFonts w:ascii="Times New Roman" w:hAnsi="Times New Roman"/>
          <w:sz w:val="28"/>
          <w:szCs w:val="28"/>
        </w:rPr>
        <w:t>т</w:t>
      </w:r>
      <w:r w:rsidRPr="00CB7059">
        <w:rPr>
          <w:rFonts w:ascii="Times New Roman" w:hAnsi="Times New Roman"/>
          <w:sz w:val="28"/>
          <w:szCs w:val="28"/>
        </w:rPr>
        <w:t xml:space="preserve">ветствии с решениями </w:t>
      </w:r>
      <w:r>
        <w:rPr>
          <w:rFonts w:ascii="Times New Roman" w:hAnsi="Times New Roman"/>
          <w:sz w:val="28"/>
          <w:szCs w:val="28"/>
        </w:rPr>
        <w:t>администрацией Здвинского сельсовета  Здвинского 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она</w:t>
      </w:r>
      <w:r w:rsidRPr="00CB7059">
        <w:rPr>
          <w:rFonts w:ascii="Times New Roman" w:hAnsi="Times New Roman"/>
          <w:sz w:val="28"/>
          <w:szCs w:val="28"/>
        </w:rPr>
        <w:t xml:space="preserve"> Новосибирской области в сводную бюджетную роспись бюджета</w:t>
      </w:r>
      <w:r>
        <w:rPr>
          <w:rFonts w:ascii="Times New Roman" w:hAnsi="Times New Roman"/>
          <w:sz w:val="28"/>
          <w:szCs w:val="28"/>
        </w:rPr>
        <w:t xml:space="preserve"> Здвинского сельсовета Здвинского района Новосибирской области</w:t>
      </w:r>
      <w:r w:rsidRPr="00CB7059">
        <w:rPr>
          <w:rFonts w:ascii="Times New Roman" w:hAnsi="Times New Roman"/>
          <w:sz w:val="28"/>
          <w:szCs w:val="28"/>
        </w:rPr>
        <w:t xml:space="preserve"> без внесения изменений в </w:t>
      </w:r>
      <w:r>
        <w:rPr>
          <w:rFonts w:ascii="Times New Roman" w:hAnsi="Times New Roman"/>
          <w:sz w:val="28"/>
          <w:szCs w:val="28"/>
        </w:rPr>
        <w:t>настоящее Решение</w:t>
      </w:r>
      <w:r w:rsidRPr="00CB7059">
        <w:rPr>
          <w:rFonts w:ascii="Times New Roman" w:hAnsi="Times New Roman"/>
          <w:sz w:val="28"/>
          <w:szCs w:val="28"/>
        </w:rPr>
        <w:t xml:space="preserve"> могут быть внесены изменения в случае перераспределения бюджетных ассигнований на увеличение бюджетных ассигнований резервного фонда </w:t>
      </w:r>
      <w:r>
        <w:rPr>
          <w:rFonts w:ascii="Times New Roman" w:hAnsi="Times New Roman"/>
          <w:sz w:val="28"/>
          <w:szCs w:val="28"/>
        </w:rPr>
        <w:t xml:space="preserve">администрации Здвинского сельсовета Здвинского района </w:t>
      </w:r>
      <w:r w:rsidRPr="00CB7059">
        <w:rPr>
          <w:rFonts w:ascii="Times New Roman" w:hAnsi="Times New Roman"/>
          <w:sz w:val="28"/>
          <w:szCs w:val="28"/>
        </w:rPr>
        <w:t>Новосибирской области с целью направления бюджетных ассигнований на финансовое обесп</w:t>
      </w:r>
      <w:r w:rsidRPr="00CB7059">
        <w:rPr>
          <w:rFonts w:ascii="Times New Roman" w:hAnsi="Times New Roman"/>
          <w:sz w:val="28"/>
          <w:szCs w:val="28"/>
        </w:rPr>
        <w:t>е</w:t>
      </w:r>
      <w:r w:rsidRPr="00CB7059">
        <w:rPr>
          <w:rFonts w:ascii="Times New Roman" w:hAnsi="Times New Roman"/>
          <w:sz w:val="28"/>
          <w:szCs w:val="28"/>
        </w:rPr>
        <w:t>чение мероприятий, связанных с предотвращением влияния ухудшения экон</w:t>
      </w:r>
      <w:r w:rsidRPr="00CB7059">
        <w:rPr>
          <w:rFonts w:ascii="Times New Roman" w:hAnsi="Times New Roman"/>
          <w:sz w:val="28"/>
          <w:szCs w:val="28"/>
        </w:rPr>
        <w:t>о</w:t>
      </w:r>
      <w:r w:rsidRPr="00CB7059">
        <w:rPr>
          <w:rFonts w:ascii="Times New Roman" w:hAnsi="Times New Roman"/>
          <w:sz w:val="28"/>
          <w:szCs w:val="28"/>
        </w:rPr>
        <w:t>мической ситуации на развитие отраслей экономики, с профилактикой и устр</w:t>
      </w:r>
      <w:r w:rsidRPr="00CB7059">
        <w:rPr>
          <w:rFonts w:ascii="Times New Roman" w:hAnsi="Times New Roman"/>
          <w:sz w:val="28"/>
          <w:szCs w:val="28"/>
        </w:rPr>
        <w:t>а</w:t>
      </w:r>
      <w:r w:rsidRPr="00CB7059">
        <w:rPr>
          <w:rFonts w:ascii="Times New Roman" w:hAnsi="Times New Roman"/>
          <w:sz w:val="28"/>
          <w:szCs w:val="28"/>
        </w:rPr>
        <w:t xml:space="preserve">нением последствий распространения коронавирусной инфекции, а также на иные цели, определенные </w:t>
      </w:r>
      <w:r>
        <w:rPr>
          <w:rFonts w:ascii="Times New Roman" w:hAnsi="Times New Roman"/>
          <w:sz w:val="28"/>
          <w:szCs w:val="28"/>
        </w:rPr>
        <w:t>администрации Здвинского сельсовета Здвинского района</w:t>
      </w:r>
      <w:r w:rsidRPr="00CB7059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3369BE" w:rsidRPr="00A14283" w:rsidRDefault="003369BE" w:rsidP="00B41A51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369BE" w:rsidRPr="00A14283" w:rsidRDefault="003369BE" w:rsidP="009429B9">
      <w:pPr>
        <w:pStyle w:val="BodyText"/>
        <w:widowControl w:val="0"/>
        <w:rPr>
          <w:b/>
        </w:rPr>
      </w:pPr>
      <w:r w:rsidRPr="00A14283">
        <w:rPr>
          <w:b/>
        </w:rPr>
        <w:t>Статья 2</w:t>
      </w:r>
      <w:r>
        <w:rPr>
          <w:b/>
        </w:rPr>
        <w:t>1</w:t>
      </w:r>
      <w:r w:rsidRPr="00A14283">
        <w:rPr>
          <w:b/>
        </w:rPr>
        <w:t>. Вступление в силу настоящего Решения</w:t>
      </w:r>
    </w:p>
    <w:p w:rsidR="003369BE" w:rsidRPr="00A14283" w:rsidRDefault="003369BE" w:rsidP="009429B9">
      <w:pPr>
        <w:pStyle w:val="BodyText"/>
        <w:widowControl w:val="0"/>
        <w:rPr>
          <w:b/>
        </w:rPr>
      </w:pPr>
    </w:p>
    <w:p w:rsidR="003369BE" w:rsidRPr="00A14283" w:rsidRDefault="003369BE" w:rsidP="007701EA">
      <w:pPr>
        <w:pStyle w:val="BodyText"/>
        <w:widowControl w:val="0"/>
        <w:ind w:firstLine="540"/>
      </w:pPr>
      <w:r w:rsidRPr="00A14283">
        <w:t>Настоящее решение вступает в силу с 1 января 20</w:t>
      </w:r>
      <w:r>
        <w:t>21</w:t>
      </w:r>
      <w:r w:rsidRPr="00A14283">
        <w:t xml:space="preserve"> года.</w:t>
      </w:r>
    </w:p>
    <w:p w:rsidR="003369BE" w:rsidRPr="00A14283" w:rsidRDefault="003369BE" w:rsidP="007701EA">
      <w:pPr>
        <w:pStyle w:val="BodyText"/>
        <w:widowControl w:val="0"/>
        <w:ind w:firstLine="540"/>
        <w:rPr>
          <w:b/>
        </w:rPr>
      </w:pPr>
    </w:p>
    <w:p w:rsidR="003369BE" w:rsidRPr="00A14283" w:rsidRDefault="003369BE" w:rsidP="007701EA">
      <w:pPr>
        <w:pStyle w:val="BodyText"/>
        <w:widowControl w:val="0"/>
        <w:ind w:firstLine="540"/>
        <w:jc w:val="right"/>
      </w:pPr>
    </w:p>
    <w:p w:rsidR="003369BE" w:rsidRPr="00A14283" w:rsidRDefault="003369BE" w:rsidP="007701EA">
      <w:pPr>
        <w:pStyle w:val="BodyText"/>
        <w:widowControl w:val="0"/>
        <w:ind w:firstLine="540"/>
        <w:jc w:val="right"/>
      </w:pPr>
    </w:p>
    <w:p w:rsidR="003369BE" w:rsidRPr="00A450DA" w:rsidRDefault="003369BE" w:rsidP="00847F59">
      <w:pPr>
        <w:pStyle w:val="BodyText"/>
        <w:ind w:left="357"/>
        <w:rPr>
          <w:szCs w:val="28"/>
        </w:rPr>
      </w:pPr>
      <w:r w:rsidRPr="00A450DA">
        <w:rPr>
          <w:szCs w:val="28"/>
        </w:rPr>
        <w:t>Председатель С</w:t>
      </w:r>
      <w:bookmarkStart w:id="0" w:name="_GoBack"/>
      <w:bookmarkEnd w:id="0"/>
      <w:r w:rsidRPr="00A450DA">
        <w:rPr>
          <w:szCs w:val="28"/>
        </w:rPr>
        <w:t xml:space="preserve">овета депутатов </w:t>
      </w:r>
      <w:r>
        <w:rPr>
          <w:szCs w:val="28"/>
        </w:rPr>
        <w:t xml:space="preserve">                         </w:t>
      </w:r>
      <w:r w:rsidRPr="00A450DA">
        <w:rPr>
          <w:szCs w:val="28"/>
        </w:rPr>
        <w:t>Глава Здвинского сельсовета</w:t>
      </w:r>
    </w:p>
    <w:p w:rsidR="003369BE" w:rsidRPr="00A450DA" w:rsidRDefault="003369BE" w:rsidP="00A450DA">
      <w:pPr>
        <w:pStyle w:val="BodyText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сельсовета                                       </w:t>
      </w:r>
      <w:r w:rsidRPr="00A450DA">
        <w:rPr>
          <w:szCs w:val="28"/>
        </w:rPr>
        <w:tab/>
        <w:t xml:space="preserve">Здвинского района </w:t>
      </w:r>
    </w:p>
    <w:p w:rsidR="003369BE" w:rsidRPr="00A450DA" w:rsidRDefault="003369BE" w:rsidP="00A450DA">
      <w:pPr>
        <w:pStyle w:val="BodyText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района Новосибирской                   </w:t>
      </w:r>
      <w:r w:rsidRPr="00A450DA">
        <w:rPr>
          <w:szCs w:val="28"/>
        </w:rPr>
        <w:tab/>
        <w:t>Новосибирской области</w:t>
      </w:r>
    </w:p>
    <w:p w:rsidR="003369BE" w:rsidRPr="00A450DA" w:rsidRDefault="003369BE" w:rsidP="00A450DA">
      <w:pPr>
        <w:pStyle w:val="BodyText"/>
        <w:spacing w:line="360" w:lineRule="auto"/>
        <w:rPr>
          <w:szCs w:val="28"/>
        </w:rPr>
      </w:pPr>
      <w:r w:rsidRPr="00A450DA">
        <w:rPr>
          <w:szCs w:val="28"/>
        </w:rPr>
        <w:t xml:space="preserve">     А.А. Сальников</w:t>
      </w:r>
    </w:p>
    <w:sectPr w:rsidR="003369BE" w:rsidRPr="00A450DA" w:rsidSect="00892274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851" w:right="709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9BE" w:rsidRDefault="003369BE">
      <w:r>
        <w:separator/>
      </w:r>
    </w:p>
  </w:endnote>
  <w:endnote w:type="continuationSeparator" w:id="0">
    <w:p w:rsidR="003369BE" w:rsidRDefault="00336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9BE" w:rsidRDefault="003369B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69BE" w:rsidRDefault="003369B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9BE" w:rsidRDefault="003369B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9BE" w:rsidRDefault="003369BE">
      <w:r>
        <w:separator/>
      </w:r>
    </w:p>
  </w:footnote>
  <w:footnote w:type="continuationSeparator" w:id="0">
    <w:p w:rsidR="003369BE" w:rsidRDefault="003369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9BE" w:rsidRDefault="003369BE" w:rsidP="002562D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69BE" w:rsidRDefault="003369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9BE" w:rsidRDefault="003369BE" w:rsidP="002562D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3369BE" w:rsidRDefault="003369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2DE"/>
    <w:rsid w:val="000009F3"/>
    <w:rsid w:val="00001A64"/>
    <w:rsid w:val="0000281B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301B0"/>
    <w:rsid w:val="00031B34"/>
    <w:rsid w:val="00031C33"/>
    <w:rsid w:val="00031C91"/>
    <w:rsid w:val="00035101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87FB0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6B1"/>
    <w:rsid w:val="000A7D7D"/>
    <w:rsid w:val="000B136B"/>
    <w:rsid w:val="000B46DA"/>
    <w:rsid w:val="000B636A"/>
    <w:rsid w:val="000B6379"/>
    <w:rsid w:val="000B7DC9"/>
    <w:rsid w:val="000C3935"/>
    <w:rsid w:val="000C3D37"/>
    <w:rsid w:val="000C4ACD"/>
    <w:rsid w:val="000C7373"/>
    <w:rsid w:val="000C7487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CE7"/>
    <w:rsid w:val="000E7E93"/>
    <w:rsid w:val="000F0AD2"/>
    <w:rsid w:val="000F1388"/>
    <w:rsid w:val="000F2754"/>
    <w:rsid w:val="000F2E32"/>
    <w:rsid w:val="000F5EF2"/>
    <w:rsid w:val="000F6E8C"/>
    <w:rsid w:val="001006DE"/>
    <w:rsid w:val="001020E8"/>
    <w:rsid w:val="001025F5"/>
    <w:rsid w:val="00104BE4"/>
    <w:rsid w:val="00104BFE"/>
    <w:rsid w:val="00104E1C"/>
    <w:rsid w:val="00113363"/>
    <w:rsid w:val="001138F4"/>
    <w:rsid w:val="00114722"/>
    <w:rsid w:val="0012391D"/>
    <w:rsid w:val="0012426C"/>
    <w:rsid w:val="001308FF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2F7F"/>
    <w:rsid w:val="00173396"/>
    <w:rsid w:val="00175A95"/>
    <w:rsid w:val="001766FA"/>
    <w:rsid w:val="00177AC8"/>
    <w:rsid w:val="001909B7"/>
    <w:rsid w:val="001946D2"/>
    <w:rsid w:val="001954C2"/>
    <w:rsid w:val="001959CC"/>
    <w:rsid w:val="00195EFB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2649"/>
    <w:rsid w:val="00210FB9"/>
    <w:rsid w:val="00215314"/>
    <w:rsid w:val="00216868"/>
    <w:rsid w:val="00221469"/>
    <w:rsid w:val="00222E6F"/>
    <w:rsid w:val="002240CF"/>
    <w:rsid w:val="0022726C"/>
    <w:rsid w:val="0023044C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9067C"/>
    <w:rsid w:val="00293676"/>
    <w:rsid w:val="0029739A"/>
    <w:rsid w:val="002A0A51"/>
    <w:rsid w:val="002A4D46"/>
    <w:rsid w:val="002A66A5"/>
    <w:rsid w:val="002B0D1F"/>
    <w:rsid w:val="002B26F4"/>
    <w:rsid w:val="002B4BE2"/>
    <w:rsid w:val="002B5E27"/>
    <w:rsid w:val="002B65E4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6173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310BE"/>
    <w:rsid w:val="0033144B"/>
    <w:rsid w:val="003314EB"/>
    <w:rsid w:val="003337BE"/>
    <w:rsid w:val="003343F5"/>
    <w:rsid w:val="00335033"/>
    <w:rsid w:val="00335762"/>
    <w:rsid w:val="003369BE"/>
    <w:rsid w:val="00337D58"/>
    <w:rsid w:val="00343131"/>
    <w:rsid w:val="00343FEA"/>
    <w:rsid w:val="00344119"/>
    <w:rsid w:val="00344DCD"/>
    <w:rsid w:val="00350037"/>
    <w:rsid w:val="00353840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71A4"/>
    <w:rsid w:val="00393482"/>
    <w:rsid w:val="0039416D"/>
    <w:rsid w:val="003A282B"/>
    <w:rsid w:val="003A4B41"/>
    <w:rsid w:val="003A7A4A"/>
    <w:rsid w:val="003B7BE2"/>
    <w:rsid w:val="003C3040"/>
    <w:rsid w:val="003C3A45"/>
    <w:rsid w:val="003C6893"/>
    <w:rsid w:val="003C74DB"/>
    <w:rsid w:val="003D2988"/>
    <w:rsid w:val="003D2C1E"/>
    <w:rsid w:val="003D76AD"/>
    <w:rsid w:val="003E04BC"/>
    <w:rsid w:val="003E4EA7"/>
    <w:rsid w:val="003E6785"/>
    <w:rsid w:val="003E6D75"/>
    <w:rsid w:val="003F0D93"/>
    <w:rsid w:val="003F113A"/>
    <w:rsid w:val="003F3376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2213E"/>
    <w:rsid w:val="00422643"/>
    <w:rsid w:val="004229AE"/>
    <w:rsid w:val="00422B99"/>
    <w:rsid w:val="00424CF9"/>
    <w:rsid w:val="00425421"/>
    <w:rsid w:val="004258C3"/>
    <w:rsid w:val="004262B8"/>
    <w:rsid w:val="00426E08"/>
    <w:rsid w:val="00431072"/>
    <w:rsid w:val="00434982"/>
    <w:rsid w:val="0043707A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9A2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0AC"/>
    <w:rsid w:val="005064B9"/>
    <w:rsid w:val="00510038"/>
    <w:rsid w:val="005103C2"/>
    <w:rsid w:val="00512136"/>
    <w:rsid w:val="00512395"/>
    <w:rsid w:val="00517A46"/>
    <w:rsid w:val="00520DC3"/>
    <w:rsid w:val="0052184C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52CF1"/>
    <w:rsid w:val="00554FCA"/>
    <w:rsid w:val="00557139"/>
    <w:rsid w:val="005612F8"/>
    <w:rsid w:val="00561D27"/>
    <w:rsid w:val="00561D3C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12F3"/>
    <w:rsid w:val="005D22CF"/>
    <w:rsid w:val="005D327B"/>
    <w:rsid w:val="005D3A13"/>
    <w:rsid w:val="005D3F1F"/>
    <w:rsid w:val="005D50BF"/>
    <w:rsid w:val="005D55AC"/>
    <w:rsid w:val="005D601E"/>
    <w:rsid w:val="005E2050"/>
    <w:rsid w:val="005F08FE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43E10"/>
    <w:rsid w:val="006572C7"/>
    <w:rsid w:val="0066194E"/>
    <w:rsid w:val="00664753"/>
    <w:rsid w:val="0066483C"/>
    <w:rsid w:val="00672A32"/>
    <w:rsid w:val="006730C3"/>
    <w:rsid w:val="00674E28"/>
    <w:rsid w:val="00674E32"/>
    <w:rsid w:val="00675E66"/>
    <w:rsid w:val="00676653"/>
    <w:rsid w:val="00680B91"/>
    <w:rsid w:val="00681A08"/>
    <w:rsid w:val="0068201F"/>
    <w:rsid w:val="0068312C"/>
    <w:rsid w:val="00683A16"/>
    <w:rsid w:val="0068407F"/>
    <w:rsid w:val="0068545A"/>
    <w:rsid w:val="0069072A"/>
    <w:rsid w:val="006A4A8B"/>
    <w:rsid w:val="006A52DB"/>
    <w:rsid w:val="006A63F0"/>
    <w:rsid w:val="006B11E8"/>
    <w:rsid w:val="006B2542"/>
    <w:rsid w:val="006B2967"/>
    <w:rsid w:val="006B3430"/>
    <w:rsid w:val="006B3559"/>
    <w:rsid w:val="006B3BD8"/>
    <w:rsid w:val="006B486B"/>
    <w:rsid w:val="006B48FF"/>
    <w:rsid w:val="006B5125"/>
    <w:rsid w:val="006B5936"/>
    <w:rsid w:val="006B615D"/>
    <w:rsid w:val="006B74B2"/>
    <w:rsid w:val="006C0793"/>
    <w:rsid w:val="006C3E7C"/>
    <w:rsid w:val="006C49C6"/>
    <w:rsid w:val="006C7387"/>
    <w:rsid w:val="006C7DCC"/>
    <w:rsid w:val="006D56AB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E4D"/>
    <w:rsid w:val="00701169"/>
    <w:rsid w:val="007020B5"/>
    <w:rsid w:val="007041DA"/>
    <w:rsid w:val="00704EB5"/>
    <w:rsid w:val="007070CA"/>
    <w:rsid w:val="00712585"/>
    <w:rsid w:val="007140F0"/>
    <w:rsid w:val="0072051C"/>
    <w:rsid w:val="007227AC"/>
    <w:rsid w:val="00730262"/>
    <w:rsid w:val="00730786"/>
    <w:rsid w:val="0073275E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75BC"/>
    <w:rsid w:val="0076138C"/>
    <w:rsid w:val="0076253B"/>
    <w:rsid w:val="00762D3D"/>
    <w:rsid w:val="0076450A"/>
    <w:rsid w:val="007701EA"/>
    <w:rsid w:val="00772F55"/>
    <w:rsid w:val="007748D3"/>
    <w:rsid w:val="00777EC5"/>
    <w:rsid w:val="00782CA1"/>
    <w:rsid w:val="00782FDF"/>
    <w:rsid w:val="007838EE"/>
    <w:rsid w:val="007842CB"/>
    <w:rsid w:val="007877AB"/>
    <w:rsid w:val="007955CB"/>
    <w:rsid w:val="007A0260"/>
    <w:rsid w:val="007A49A2"/>
    <w:rsid w:val="007A68E5"/>
    <w:rsid w:val="007B0047"/>
    <w:rsid w:val="007B28F0"/>
    <w:rsid w:val="007B5168"/>
    <w:rsid w:val="007B5DCF"/>
    <w:rsid w:val="007B5FCB"/>
    <w:rsid w:val="007B6067"/>
    <w:rsid w:val="007B70E2"/>
    <w:rsid w:val="007B7C9D"/>
    <w:rsid w:val="007C337F"/>
    <w:rsid w:val="007C3EEF"/>
    <w:rsid w:val="007D40A7"/>
    <w:rsid w:val="007D4686"/>
    <w:rsid w:val="007D637F"/>
    <w:rsid w:val="007D70FD"/>
    <w:rsid w:val="007D7BC3"/>
    <w:rsid w:val="007E035D"/>
    <w:rsid w:val="007E2924"/>
    <w:rsid w:val="007E2E3E"/>
    <w:rsid w:val="007E2F29"/>
    <w:rsid w:val="007E4501"/>
    <w:rsid w:val="007E4971"/>
    <w:rsid w:val="007E63BC"/>
    <w:rsid w:val="007E6CAC"/>
    <w:rsid w:val="007F31BA"/>
    <w:rsid w:val="007F5BCE"/>
    <w:rsid w:val="007F66AB"/>
    <w:rsid w:val="007F7449"/>
    <w:rsid w:val="007F7F5E"/>
    <w:rsid w:val="0080039F"/>
    <w:rsid w:val="008007CE"/>
    <w:rsid w:val="008047C9"/>
    <w:rsid w:val="00804EC7"/>
    <w:rsid w:val="00810035"/>
    <w:rsid w:val="008136B4"/>
    <w:rsid w:val="00817DA3"/>
    <w:rsid w:val="0082027B"/>
    <w:rsid w:val="00824E39"/>
    <w:rsid w:val="008265CB"/>
    <w:rsid w:val="0082790A"/>
    <w:rsid w:val="00827AF7"/>
    <w:rsid w:val="00830A88"/>
    <w:rsid w:val="00834D7C"/>
    <w:rsid w:val="00837AC9"/>
    <w:rsid w:val="00842D6B"/>
    <w:rsid w:val="0084648F"/>
    <w:rsid w:val="00847F59"/>
    <w:rsid w:val="00851AE7"/>
    <w:rsid w:val="00852248"/>
    <w:rsid w:val="008552E9"/>
    <w:rsid w:val="0085682A"/>
    <w:rsid w:val="008609F8"/>
    <w:rsid w:val="00862DC2"/>
    <w:rsid w:val="008645FE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46AD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1C15"/>
    <w:rsid w:val="008A5F4A"/>
    <w:rsid w:val="008B450F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4439"/>
    <w:rsid w:val="008E4BBA"/>
    <w:rsid w:val="008E58CB"/>
    <w:rsid w:val="008E5F27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72F5"/>
    <w:rsid w:val="00947CF5"/>
    <w:rsid w:val="0095019C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A5722"/>
    <w:rsid w:val="009B09F6"/>
    <w:rsid w:val="009B1DD9"/>
    <w:rsid w:val="009B2B5F"/>
    <w:rsid w:val="009B3F77"/>
    <w:rsid w:val="009B50E6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E6EA4"/>
    <w:rsid w:val="009F035D"/>
    <w:rsid w:val="009F11B8"/>
    <w:rsid w:val="009F25DD"/>
    <w:rsid w:val="009F3680"/>
    <w:rsid w:val="009F3DB4"/>
    <w:rsid w:val="009F479D"/>
    <w:rsid w:val="009F4CC3"/>
    <w:rsid w:val="009F4EAD"/>
    <w:rsid w:val="009F5F47"/>
    <w:rsid w:val="009F6264"/>
    <w:rsid w:val="00A01930"/>
    <w:rsid w:val="00A02899"/>
    <w:rsid w:val="00A10835"/>
    <w:rsid w:val="00A14283"/>
    <w:rsid w:val="00A145DF"/>
    <w:rsid w:val="00A15CDB"/>
    <w:rsid w:val="00A174BD"/>
    <w:rsid w:val="00A22585"/>
    <w:rsid w:val="00A251DC"/>
    <w:rsid w:val="00A2627D"/>
    <w:rsid w:val="00A3048E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40DE"/>
    <w:rsid w:val="00A450DA"/>
    <w:rsid w:val="00A45D8E"/>
    <w:rsid w:val="00A46F8C"/>
    <w:rsid w:val="00A4726E"/>
    <w:rsid w:val="00A54359"/>
    <w:rsid w:val="00A545FE"/>
    <w:rsid w:val="00A6416C"/>
    <w:rsid w:val="00A67C43"/>
    <w:rsid w:val="00A71070"/>
    <w:rsid w:val="00A72F76"/>
    <w:rsid w:val="00A74051"/>
    <w:rsid w:val="00A75D5E"/>
    <w:rsid w:val="00A76E7B"/>
    <w:rsid w:val="00A7715E"/>
    <w:rsid w:val="00A800D0"/>
    <w:rsid w:val="00A81824"/>
    <w:rsid w:val="00A82A1C"/>
    <w:rsid w:val="00A83D0D"/>
    <w:rsid w:val="00A842D8"/>
    <w:rsid w:val="00A846ED"/>
    <w:rsid w:val="00A850EA"/>
    <w:rsid w:val="00A86CDC"/>
    <w:rsid w:val="00A86F66"/>
    <w:rsid w:val="00A91953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3746"/>
    <w:rsid w:val="00AB40ED"/>
    <w:rsid w:val="00AB4B71"/>
    <w:rsid w:val="00AB5D8A"/>
    <w:rsid w:val="00AC5588"/>
    <w:rsid w:val="00AC5F4F"/>
    <w:rsid w:val="00AD0220"/>
    <w:rsid w:val="00AD4FBF"/>
    <w:rsid w:val="00AD5234"/>
    <w:rsid w:val="00AD5C95"/>
    <w:rsid w:val="00AD75A3"/>
    <w:rsid w:val="00AE21B5"/>
    <w:rsid w:val="00AE4087"/>
    <w:rsid w:val="00AE50FF"/>
    <w:rsid w:val="00AE5B8A"/>
    <w:rsid w:val="00AE782F"/>
    <w:rsid w:val="00AF2953"/>
    <w:rsid w:val="00AF4350"/>
    <w:rsid w:val="00AF632C"/>
    <w:rsid w:val="00AF7744"/>
    <w:rsid w:val="00B0078C"/>
    <w:rsid w:val="00B01B97"/>
    <w:rsid w:val="00B02AAF"/>
    <w:rsid w:val="00B04FAE"/>
    <w:rsid w:val="00B0547D"/>
    <w:rsid w:val="00B0793D"/>
    <w:rsid w:val="00B07B72"/>
    <w:rsid w:val="00B10C2D"/>
    <w:rsid w:val="00B1145F"/>
    <w:rsid w:val="00B11F29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183F"/>
    <w:rsid w:val="00B34A7D"/>
    <w:rsid w:val="00B40F9C"/>
    <w:rsid w:val="00B41658"/>
    <w:rsid w:val="00B41A51"/>
    <w:rsid w:val="00B42D6F"/>
    <w:rsid w:val="00B42F5F"/>
    <w:rsid w:val="00B439AC"/>
    <w:rsid w:val="00B43C7A"/>
    <w:rsid w:val="00B460E6"/>
    <w:rsid w:val="00B46129"/>
    <w:rsid w:val="00B462B8"/>
    <w:rsid w:val="00B52BED"/>
    <w:rsid w:val="00B56DFB"/>
    <w:rsid w:val="00B57030"/>
    <w:rsid w:val="00B673F8"/>
    <w:rsid w:val="00B734AB"/>
    <w:rsid w:val="00B73A96"/>
    <w:rsid w:val="00B7527A"/>
    <w:rsid w:val="00B7548E"/>
    <w:rsid w:val="00B758E9"/>
    <w:rsid w:val="00B75B8E"/>
    <w:rsid w:val="00B81D39"/>
    <w:rsid w:val="00B820B0"/>
    <w:rsid w:val="00B846E3"/>
    <w:rsid w:val="00B86B6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944"/>
    <w:rsid w:val="00BC65CE"/>
    <w:rsid w:val="00BD1AF9"/>
    <w:rsid w:val="00BD20CB"/>
    <w:rsid w:val="00BD213A"/>
    <w:rsid w:val="00BD307A"/>
    <w:rsid w:val="00BE0166"/>
    <w:rsid w:val="00BE1776"/>
    <w:rsid w:val="00BE1DBE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70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6531"/>
    <w:rsid w:val="00C66C3E"/>
    <w:rsid w:val="00C67637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7059"/>
    <w:rsid w:val="00CB77B6"/>
    <w:rsid w:val="00CC0194"/>
    <w:rsid w:val="00CC01B2"/>
    <w:rsid w:val="00CC11C5"/>
    <w:rsid w:val="00CC5AF9"/>
    <w:rsid w:val="00CC693F"/>
    <w:rsid w:val="00CD14F5"/>
    <w:rsid w:val="00CD2D11"/>
    <w:rsid w:val="00CD5F2D"/>
    <w:rsid w:val="00CD7045"/>
    <w:rsid w:val="00CE07F9"/>
    <w:rsid w:val="00CE2C27"/>
    <w:rsid w:val="00CE7986"/>
    <w:rsid w:val="00CF170D"/>
    <w:rsid w:val="00CF1E3F"/>
    <w:rsid w:val="00CF3FD0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E86"/>
    <w:rsid w:val="00D2293D"/>
    <w:rsid w:val="00D23EF0"/>
    <w:rsid w:val="00D26A1F"/>
    <w:rsid w:val="00D32888"/>
    <w:rsid w:val="00D345E9"/>
    <w:rsid w:val="00D356EB"/>
    <w:rsid w:val="00D4095E"/>
    <w:rsid w:val="00D44B2D"/>
    <w:rsid w:val="00D46AFB"/>
    <w:rsid w:val="00D513F9"/>
    <w:rsid w:val="00D54055"/>
    <w:rsid w:val="00D54725"/>
    <w:rsid w:val="00D56999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2718"/>
    <w:rsid w:val="00D83C20"/>
    <w:rsid w:val="00D86065"/>
    <w:rsid w:val="00D87A85"/>
    <w:rsid w:val="00D95246"/>
    <w:rsid w:val="00D9713B"/>
    <w:rsid w:val="00DA1E73"/>
    <w:rsid w:val="00DA2FC1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1D8D"/>
    <w:rsid w:val="00DE7561"/>
    <w:rsid w:val="00DF2EAD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21386"/>
    <w:rsid w:val="00E26025"/>
    <w:rsid w:val="00E346FB"/>
    <w:rsid w:val="00E354FE"/>
    <w:rsid w:val="00E425F4"/>
    <w:rsid w:val="00E44370"/>
    <w:rsid w:val="00E44D10"/>
    <w:rsid w:val="00E520D2"/>
    <w:rsid w:val="00E53C07"/>
    <w:rsid w:val="00E5464C"/>
    <w:rsid w:val="00E54CCA"/>
    <w:rsid w:val="00E54F75"/>
    <w:rsid w:val="00E607D1"/>
    <w:rsid w:val="00E62607"/>
    <w:rsid w:val="00E6471B"/>
    <w:rsid w:val="00E66C51"/>
    <w:rsid w:val="00E7074D"/>
    <w:rsid w:val="00E726F4"/>
    <w:rsid w:val="00E765E8"/>
    <w:rsid w:val="00E7708B"/>
    <w:rsid w:val="00E77DB3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701A"/>
    <w:rsid w:val="00EA0E2B"/>
    <w:rsid w:val="00EA1781"/>
    <w:rsid w:val="00EA41B6"/>
    <w:rsid w:val="00EA4E32"/>
    <w:rsid w:val="00EA530B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515"/>
    <w:rsid w:val="00EC0907"/>
    <w:rsid w:val="00EC2B85"/>
    <w:rsid w:val="00EC4371"/>
    <w:rsid w:val="00EC49C6"/>
    <w:rsid w:val="00ED09EB"/>
    <w:rsid w:val="00ED14D6"/>
    <w:rsid w:val="00ED4EF1"/>
    <w:rsid w:val="00ED5ABE"/>
    <w:rsid w:val="00ED64F5"/>
    <w:rsid w:val="00EE0B1D"/>
    <w:rsid w:val="00EE0E01"/>
    <w:rsid w:val="00EE31A0"/>
    <w:rsid w:val="00EE3EA8"/>
    <w:rsid w:val="00EE45CA"/>
    <w:rsid w:val="00EE5CBF"/>
    <w:rsid w:val="00EF096F"/>
    <w:rsid w:val="00EF1395"/>
    <w:rsid w:val="00EF48B2"/>
    <w:rsid w:val="00F0277D"/>
    <w:rsid w:val="00F02E8B"/>
    <w:rsid w:val="00F03367"/>
    <w:rsid w:val="00F06857"/>
    <w:rsid w:val="00F14CF3"/>
    <w:rsid w:val="00F17E36"/>
    <w:rsid w:val="00F17F0B"/>
    <w:rsid w:val="00F207C0"/>
    <w:rsid w:val="00F21AA4"/>
    <w:rsid w:val="00F22F3F"/>
    <w:rsid w:val="00F23555"/>
    <w:rsid w:val="00F2527C"/>
    <w:rsid w:val="00F25928"/>
    <w:rsid w:val="00F25D56"/>
    <w:rsid w:val="00F2610B"/>
    <w:rsid w:val="00F2781C"/>
    <w:rsid w:val="00F31280"/>
    <w:rsid w:val="00F3179B"/>
    <w:rsid w:val="00F328A3"/>
    <w:rsid w:val="00F32C35"/>
    <w:rsid w:val="00F34385"/>
    <w:rsid w:val="00F4082C"/>
    <w:rsid w:val="00F41AE0"/>
    <w:rsid w:val="00F46B5B"/>
    <w:rsid w:val="00F512C5"/>
    <w:rsid w:val="00F51E32"/>
    <w:rsid w:val="00F532D4"/>
    <w:rsid w:val="00F54505"/>
    <w:rsid w:val="00F6125A"/>
    <w:rsid w:val="00F6132C"/>
    <w:rsid w:val="00F621A4"/>
    <w:rsid w:val="00F63C69"/>
    <w:rsid w:val="00F65744"/>
    <w:rsid w:val="00F7153A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C0846"/>
    <w:rsid w:val="00FC315D"/>
    <w:rsid w:val="00FC4D5B"/>
    <w:rsid w:val="00FD0D29"/>
    <w:rsid w:val="00FD2736"/>
    <w:rsid w:val="00FD290F"/>
    <w:rsid w:val="00FD45B8"/>
    <w:rsid w:val="00FD4DD5"/>
    <w:rsid w:val="00FD5475"/>
    <w:rsid w:val="00FF03A8"/>
    <w:rsid w:val="00FF042E"/>
    <w:rsid w:val="00FF0A05"/>
    <w:rsid w:val="00FF1D48"/>
    <w:rsid w:val="00FF31F5"/>
    <w:rsid w:val="00FF3A3A"/>
    <w:rsid w:val="00FF4D6F"/>
    <w:rsid w:val="00FF6C22"/>
    <w:rsid w:val="00FF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2DE"/>
    <w:pPr>
      <w:autoSpaceDE w:val="0"/>
      <w:autoSpaceDN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E3D0F"/>
    <w:rPr>
      <w:rFonts w:cs="Times New Roman"/>
    </w:rPr>
  </w:style>
  <w:style w:type="character" w:styleId="PageNumber">
    <w:name w:val="page number"/>
    <w:basedOn w:val="DefaultParagraphFont"/>
    <w:uiPriority w:val="99"/>
    <w:rsid w:val="002562D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42D6F"/>
    <w:rPr>
      <w:rFonts w:cs="Times New Roman"/>
      <w:sz w:val="20"/>
      <w:szCs w:val="20"/>
    </w:rPr>
  </w:style>
  <w:style w:type="paragraph" w:styleId="BodyText">
    <w:name w:val="Body Text"/>
    <w:aliases w:val="Знак"/>
    <w:basedOn w:val="Normal"/>
    <w:link w:val="BodyTextChar"/>
    <w:uiPriority w:val="99"/>
    <w:rsid w:val="002562DE"/>
    <w:pPr>
      <w:autoSpaceDE/>
      <w:autoSpaceDN/>
      <w:jc w:val="both"/>
    </w:pPr>
    <w:rPr>
      <w:sz w:val="28"/>
    </w:r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locked/>
    <w:rsid w:val="004705F7"/>
    <w:rPr>
      <w:rFonts w:cs="Times New Roman"/>
      <w:sz w:val="28"/>
    </w:rPr>
  </w:style>
  <w:style w:type="paragraph" w:customStyle="1" w:styleId="1">
    <w:name w:val="Обычный1"/>
    <w:uiPriority w:val="99"/>
    <w:rsid w:val="002562DE"/>
    <w:pPr>
      <w:spacing w:before="60"/>
      <w:ind w:firstLine="720"/>
      <w:jc w:val="both"/>
    </w:pPr>
    <w:rPr>
      <w:rFonts w:ascii="Arial" w:hAnsi="Arial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441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42D6F"/>
    <w:rPr>
      <w:rFonts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9E3D0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rsid w:val="002B0D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CF1E3F"/>
    <w:rPr>
      <w:rFonts w:ascii="Arial" w:hAnsi="Arial"/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2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A2D7C3CAE85149143B8801A3022B8522C1FE6480792BBD42F47C981B5D4E73AD41DD621927A68Ae8N0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B6EC551C78F862724CB18F1C3FDEED6BBD3CCF0006866BDD34D97936082FA3E4D2714696BB4F9CC9FCFEo1M7C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4B43D0587B1EAF1A02E9947AB2FC465A91A462102D205C03E4F998612VBp7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3357</TotalTime>
  <Pages>11</Pages>
  <Words>4130</Words>
  <Characters>23545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 </dc:title>
  <dc:subject/>
  <dc:creator>user</dc:creator>
  <cp:keywords/>
  <dc:description/>
  <cp:lastModifiedBy>Customer</cp:lastModifiedBy>
  <cp:revision>354</cp:revision>
  <cp:lastPrinted>2020-12-04T09:37:00Z</cp:lastPrinted>
  <dcterms:created xsi:type="dcterms:W3CDTF">2014-12-17T04:04:00Z</dcterms:created>
  <dcterms:modified xsi:type="dcterms:W3CDTF">2020-12-28T06:47:00Z</dcterms:modified>
</cp:coreProperties>
</file>